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24"/>
        <w:gridCol w:w="3601"/>
        <w:gridCol w:w="145"/>
        <w:gridCol w:w="4536"/>
      </w:tblGrid>
      <w:tr w:rsidR="00CB7146" w:rsidRPr="003B3CD4" w14:paraId="4570315F" w14:textId="77777777" w:rsidTr="00CE025F">
        <w:trPr>
          <w:cantSplit/>
        </w:trPr>
        <w:tc>
          <w:tcPr>
            <w:tcW w:w="1191" w:type="dxa"/>
            <w:vMerge w:val="restart"/>
          </w:tcPr>
          <w:p w14:paraId="58CDB104" w14:textId="77777777" w:rsidR="00CB7146" w:rsidRPr="003B3CD4" w:rsidRDefault="00CB7146" w:rsidP="00CE025F">
            <w:pPr>
              <w:rPr>
                <w:sz w:val="20"/>
                <w:szCs w:val="20"/>
              </w:rPr>
            </w:pPr>
            <w:r w:rsidRPr="003B3CD4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9ADD123" wp14:editId="1C3D1B36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660CDEA3" w14:textId="77777777" w:rsidR="00CB7146" w:rsidRPr="003B3CD4" w:rsidRDefault="00CB7146" w:rsidP="00CE025F">
            <w:pPr>
              <w:rPr>
                <w:sz w:val="16"/>
                <w:szCs w:val="16"/>
              </w:rPr>
            </w:pPr>
            <w:r w:rsidRPr="003B3CD4">
              <w:rPr>
                <w:sz w:val="16"/>
                <w:szCs w:val="16"/>
              </w:rPr>
              <w:t>INTERNATIONAL TELECOMMUNICATION UNION</w:t>
            </w:r>
          </w:p>
          <w:p w14:paraId="16C5FA8B" w14:textId="77777777" w:rsidR="00CB7146" w:rsidRPr="003B3CD4" w:rsidRDefault="00CB7146" w:rsidP="00CE025F">
            <w:pPr>
              <w:rPr>
                <w:b/>
                <w:bCs/>
                <w:sz w:val="26"/>
                <w:szCs w:val="26"/>
              </w:rPr>
            </w:pPr>
            <w:r w:rsidRPr="003B3CD4">
              <w:rPr>
                <w:b/>
                <w:bCs/>
                <w:sz w:val="26"/>
                <w:szCs w:val="26"/>
              </w:rPr>
              <w:t>TELECOMMUNICATION</w:t>
            </w:r>
            <w:r w:rsidRPr="003B3CD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4296C7B" w14:textId="77777777" w:rsidR="00CB7146" w:rsidRPr="003B3CD4" w:rsidRDefault="00CB7146" w:rsidP="00CE025F">
            <w:pPr>
              <w:rPr>
                <w:sz w:val="20"/>
                <w:szCs w:val="20"/>
              </w:rPr>
            </w:pPr>
            <w:r w:rsidRPr="003B3CD4">
              <w:rPr>
                <w:sz w:val="20"/>
                <w:szCs w:val="20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14:paraId="04337730" w14:textId="4CB8C7D4" w:rsidR="00CB7146" w:rsidRPr="003B3CD4" w:rsidRDefault="00CB7146" w:rsidP="00D7143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TD00</w:t>
            </w:r>
            <w:r w:rsidR="00D71431">
              <w:rPr>
                <w:sz w:val="32"/>
              </w:rPr>
              <w:t>3</w:t>
            </w:r>
          </w:p>
        </w:tc>
      </w:tr>
      <w:tr w:rsidR="00CB7146" w:rsidRPr="003B3CD4" w14:paraId="585F4774" w14:textId="77777777" w:rsidTr="00CE025F">
        <w:trPr>
          <w:cantSplit/>
        </w:trPr>
        <w:tc>
          <w:tcPr>
            <w:tcW w:w="1191" w:type="dxa"/>
            <w:vMerge/>
          </w:tcPr>
          <w:p w14:paraId="7C22E78B" w14:textId="77777777" w:rsidR="00CB7146" w:rsidRPr="003B3CD4" w:rsidRDefault="00CB7146" w:rsidP="00CE025F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6219BE20" w14:textId="77777777" w:rsidR="00CB7146" w:rsidRPr="003B3CD4" w:rsidRDefault="00CB7146" w:rsidP="00CE025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09FAA91" w14:textId="64BAC625" w:rsidR="00CB7146" w:rsidRPr="003B3CD4" w:rsidRDefault="00CB7146" w:rsidP="00D7143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 RG-S</w:t>
            </w:r>
            <w:r w:rsidR="00D71431">
              <w:rPr>
                <w:b/>
                <w:bCs/>
                <w:smallCaps/>
                <w:sz w:val="28"/>
                <w:szCs w:val="28"/>
              </w:rPr>
              <w:t>OP</w:t>
            </w:r>
          </w:p>
        </w:tc>
      </w:tr>
      <w:tr w:rsidR="00CB7146" w:rsidRPr="003B3CD4" w14:paraId="602FF34B" w14:textId="77777777" w:rsidTr="00CE025F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A45119E" w14:textId="77777777" w:rsidR="00CB7146" w:rsidRPr="003B3CD4" w:rsidRDefault="00CB7146" w:rsidP="00CE025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6C1CA7E" w14:textId="77777777" w:rsidR="00CB7146" w:rsidRPr="003B3CD4" w:rsidRDefault="00CB7146" w:rsidP="00CE025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382136B" w14:textId="77777777" w:rsidR="00CB7146" w:rsidRPr="003B3CD4" w:rsidRDefault="00CB7146" w:rsidP="00CE025F">
            <w:pPr>
              <w:jc w:val="right"/>
              <w:rPr>
                <w:b/>
                <w:bCs/>
                <w:sz w:val="28"/>
                <w:szCs w:val="28"/>
              </w:rPr>
            </w:pPr>
            <w:r w:rsidRPr="003B3CD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7146" w:rsidRPr="003B3CD4" w14:paraId="688BC07B" w14:textId="77777777" w:rsidTr="00CE025F">
        <w:trPr>
          <w:cantSplit/>
        </w:trPr>
        <w:tc>
          <w:tcPr>
            <w:tcW w:w="1617" w:type="dxa"/>
            <w:gridSpan w:val="3"/>
          </w:tcPr>
          <w:p w14:paraId="2A95752A" w14:textId="77777777" w:rsidR="00CB7146" w:rsidRPr="003B3CD4" w:rsidRDefault="00CB7146" w:rsidP="00CE025F">
            <w:pPr>
              <w:rPr>
                <w:b/>
                <w:bCs/>
              </w:rPr>
            </w:pPr>
            <w:r w:rsidRPr="003B3CD4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42BC9BD5" w14:textId="77777777" w:rsidR="00CB7146" w:rsidRPr="003B3CD4" w:rsidRDefault="00CB7146" w:rsidP="00CE025F">
            <w:r w:rsidRPr="003B3CD4">
              <w:t>N/A</w:t>
            </w:r>
          </w:p>
        </w:tc>
        <w:tc>
          <w:tcPr>
            <w:tcW w:w="4681" w:type="dxa"/>
            <w:gridSpan w:val="2"/>
          </w:tcPr>
          <w:p w14:paraId="58B31078" w14:textId="0095F55C" w:rsidR="00CB7146" w:rsidRPr="003B3CD4" w:rsidRDefault="00CB7146" w:rsidP="00D71431">
            <w:pPr>
              <w:jc w:val="right"/>
            </w:pPr>
            <w:r w:rsidRPr="003B3CD4">
              <w:t xml:space="preserve">E-Meeting, </w:t>
            </w:r>
            <w:r w:rsidR="00D71431">
              <w:t>9 November</w:t>
            </w:r>
            <w:r w:rsidRPr="003B3CD4">
              <w:t xml:space="preserve"> 2020</w:t>
            </w:r>
          </w:p>
        </w:tc>
      </w:tr>
      <w:tr w:rsidR="00CB7146" w:rsidRPr="003B3CD4" w14:paraId="1EB8B68F" w14:textId="77777777" w:rsidTr="00CE025F">
        <w:trPr>
          <w:cantSplit/>
        </w:trPr>
        <w:tc>
          <w:tcPr>
            <w:tcW w:w="9923" w:type="dxa"/>
            <w:gridSpan w:val="7"/>
          </w:tcPr>
          <w:p w14:paraId="5464164F" w14:textId="77777777" w:rsidR="00CB7146" w:rsidRPr="003B3CD4" w:rsidRDefault="00CB7146" w:rsidP="00CE025F">
            <w:pPr>
              <w:jc w:val="center"/>
              <w:rPr>
                <w:b/>
                <w:bCs/>
              </w:rPr>
            </w:pPr>
            <w:r w:rsidRPr="003B3CD4">
              <w:rPr>
                <w:b/>
                <w:bCs/>
              </w:rPr>
              <w:t>TD</w:t>
            </w:r>
          </w:p>
        </w:tc>
      </w:tr>
      <w:tr w:rsidR="00CB7146" w:rsidRPr="003B3CD4" w14:paraId="6CC7F9FD" w14:textId="77777777" w:rsidTr="00CE025F">
        <w:trPr>
          <w:cantSplit/>
        </w:trPr>
        <w:tc>
          <w:tcPr>
            <w:tcW w:w="1617" w:type="dxa"/>
            <w:gridSpan w:val="3"/>
          </w:tcPr>
          <w:p w14:paraId="2F4047F8" w14:textId="77777777" w:rsidR="00CB7146" w:rsidRPr="003B3CD4" w:rsidRDefault="00CB7146" w:rsidP="00CE025F">
            <w:pPr>
              <w:rPr>
                <w:b/>
                <w:bCs/>
              </w:rPr>
            </w:pPr>
            <w:r w:rsidRPr="003B3CD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015BB87" w14:textId="25EECBEB" w:rsidR="00CB7146" w:rsidRPr="003B3CD4" w:rsidRDefault="00CB7146" w:rsidP="00D71431">
            <w:r w:rsidRPr="003B3CD4">
              <w:t>Rapporteur, TSAG Rapporteur Group “S</w:t>
            </w:r>
            <w:r w:rsidR="00D71431">
              <w:t>trategic Operational Plan</w:t>
            </w:r>
            <w:r w:rsidRPr="003B3CD4">
              <w:t>”</w:t>
            </w:r>
          </w:p>
        </w:tc>
      </w:tr>
      <w:tr w:rsidR="00CB7146" w:rsidRPr="003B3CD4" w14:paraId="511043FD" w14:textId="77777777" w:rsidTr="00CE025F">
        <w:trPr>
          <w:cantSplit/>
        </w:trPr>
        <w:tc>
          <w:tcPr>
            <w:tcW w:w="1617" w:type="dxa"/>
            <w:gridSpan w:val="3"/>
          </w:tcPr>
          <w:p w14:paraId="4ECE57D8" w14:textId="77777777" w:rsidR="00CB7146" w:rsidRPr="003B3CD4" w:rsidRDefault="00CB7146" w:rsidP="00CE025F">
            <w:r w:rsidRPr="003B3CD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5D0CD9E6" w14:textId="5AD28605" w:rsidR="00CB7146" w:rsidRPr="003B3CD4" w:rsidRDefault="00CB7146" w:rsidP="00D71431">
            <w:r w:rsidRPr="003B3CD4">
              <w:t>Draft report TSAG Rapporteur Group “</w:t>
            </w:r>
            <w:r w:rsidR="00D71431" w:rsidRPr="00D71431">
              <w:t>Strategic Operational Plan</w:t>
            </w:r>
            <w:r w:rsidRPr="003B3CD4">
              <w:t xml:space="preserve">” </w:t>
            </w:r>
            <w:r>
              <w:t>e-</w:t>
            </w:r>
            <w:r w:rsidRPr="003B3CD4">
              <w:t xml:space="preserve">meeting, </w:t>
            </w:r>
            <w:r w:rsidR="00D71431">
              <w:t>9</w:t>
            </w:r>
            <w:r>
              <w:t xml:space="preserve"> </w:t>
            </w:r>
            <w:r w:rsidR="00D71431">
              <w:t>Novem</w:t>
            </w:r>
            <w:r>
              <w:t>ber</w:t>
            </w:r>
            <w:r w:rsidRPr="003B3CD4">
              <w:t xml:space="preserve"> 2020</w:t>
            </w:r>
          </w:p>
        </w:tc>
      </w:tr>
      <w:tr w:rsidR="00CB7146" w:rsidRPr="003B3CD4" w14:paraId="017BA3AB" w14:textId="77777777" w:rsidTr="00CE025F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780D2F47" w14:textId="77777777" w:rsidR="00CB7146" w:rsidRPr="003B3CD4" w:rsidRDefault="00CB7146" w:rsidP="00CE025F">
            <w:pPr>
              <w:rPr>
                <w:b/>
                <w:bCs/>
              </w:rPr>
            </w:pPr>
            <w:r w:rsidRPr="003B3CD4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2CDBA5FD" w14:textId="77777777" w:rsidR="00CB7146" w:rsidRPr="003B3CD4" w:rsidRDefault="00CB7146" w:rsidP="00CE025F">
            <w:r>
              <w:t>Admin</w:t>
            </w:r>
          </w:p>
        </w:tc>
      </w:tr>
      <w:tr w:rsidR="00CB7146" w:rsidRPr="00E60C59" w14:paraId="2E89DB46" w14:textId="77777777" w:rsidTr="00CE025F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4298E8" w14:textId="77777777" w:rsidR="00CB7146" w:rsidRPr="00E161FB" w:rsidRDefault="00CB7146" w:rsidP="00CE025F">
            <w:pPr>
              <w:rPr>
                <w:b/>
                <w:bCs/>
              </w:rPr>
            </w:pPr>
            <w:r w:rsidRPr="00E161FB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38F0E88E" w14:textId="15077B61" w:rsidR="00CB7146" w:rsidRPr="003B3CD4" w:rsidRDefault="00002718" w:rsidP="00002718">
            <w:pPr>
              <w:rPr>
                <w:lang w:val="fr-FR"/>
              </w:rPr>
            </w:pPr>
            <w:r w:rsidRPr="00C12947">
              <w:rPr>
                <w:rFonts w:asciiTheme="majorBidi" w:hAnsiTheme="majorBidi" w:cstheme="majorBidi"/>
              </w:rPr>
              <w:t>V</w:t>
            </w:r>
            <w:r>
              <w:rPr>
                <w:rFonts w:asciiTheme="majorBidi" w:hAnsiTheme="majorBidi" w:cstheme="majorBidi"/>
              </w:rPr>
              <w:t>í</w:t>
            </w:r>
            <w:r w:rsidRPr="00C12947">
              <w:rPr>
                <w:rFonts w:asciiTheme="majorBidi" w:hAnsiTheme="majorBidi" w:cstheme="majorBidi"/>
              </w:rPr>
              <w:t>ctor</w:t>
            </w:r>
            <w:r w:rsidR="00C12947" w:rsidRPr="00C12947">
              <w:rPr>
                <w:lang w:val="fr-FR"/>
              </w:rPr>
              <w:t xml:space="preserve"> Manuel Martínez Vanegas</w:t>
            </w:r>
            <w:r w:rsidR="00CB7146" w:rsidRPr="003B3CD4">
              <w:rPr>
                <w:lang w:val="fr-FR"/>
              </w:rPr>
              <w:br/>
              <w:t>Rapporteur TSAG RG-S</w:t>
            </w:r>
            <w:r w:rsidR="00D71431">
              <w:rPr>
                <w:lang w:val="fr-FR"/>
              </w:rPr>
              <w:t>OP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D1660BD" w14:textId="1D0E14EA" w:rsidR="00CB7146" w:rsidRPr="00D71431" w:rsidRDefault="00CB7146" w:rsidP="00D71431">
            <w:pPr>
              <w:rPr>
                <w:lang w:val="fr-FR"/>
              </w:rPr>
            </w:pPr>
            <w:proofErr w:type="gramStart"/>
            <w:r w:rsidRPr="003B3CD4">
              <w:rPr>
                <w:rFonts w:asciiTheme="majorBidi" w:hAnsiTheme="majorBidi" w:cstheme="majorBidi"/>
                <w:lang w:val="fr-FR"/>
              </w:rPr>
              <w:t>E-mail:</w:t>
            </w:r>
            <w:proofErr w:type="gramEnd"/>
            <w:r w:rsidRPr="003B3CD4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12" w:history="1">
              <w:r w:rsidR="00696C4A" w:rsidRPr="00734C15">
                <w:rPr>
                  <w:rStyle w:val="Hyperlink"/>
                  <w:lang w:val="fr-FR"/>
                </w:rPr>
                <w:t>victor.martinezv@ift.org.mx</w:t>
              </w:r>
            </w:hyperlink>
            <w:r w:rsidR="00696C4A">
              <w:rPr>
                <w:lang w:val="fr-FR"/>
              </w:rPr>
              <w:t xml:space="preserve"> </w:t>
            </w:r>
          </w:p>
        </w:tc>
      </w:tr>
      <w:tr w:rsidR="00BD0A1E" w:rsidRPr="00E161FB" w14:paraId="7CBC16FC" w14:textId="77777777" w:rsidTr="00ED1CDB">
        <w:trPr>
          <w:cantSplit/>
        </w:trPr>
        <w:tc>
          <w:tcPr>
            <w:tcW w:w="1641" w:type="dxa"/>
            <w:gridSpan w:val="4"/>
          </w:tcPr>
          <w:p w14:paraId="7CBC16FA" w14:textId="77777777" w:rsidR="00BD0A1E" w:rsidRPr="00E161FB" w:rsidRDefault="00BD0A1E" w:rsidP="00804EFA">
            <w:pPr>
              <w:spacing w:after="100" w:afterAutospacing="1"/>
              <w:rPr>
                <w:b/>
                <w:bCs/>
              </w:rPr>
            </w:pPr>
            <w:r w:rsidRPr="00E161FB">
              <w:rPr>
                <w:b/>
                <w:bCs/>
              </w:rPr>
              <w:t>Keywords:</w:t>
            </w:r>
          </w:p>
        </w:tc>
        <w:tc>
          <w:tcPr>
            <w:tcW w:w="8282" w:type="dxa"/>
            <w:gridSpan w:val="3"/>
          </w:tcPr>
          <w:p w14:paraId="7CBC16FB" w14:textId="114A4766" w:rsidR="00BD0A1E" w:rsidRPr="00E161FB" w:rsidRDefault="00BD0A1E" w:rsidP="008443B5">
            <w:pPr>
              <w:spacing w:after="100" w:afterAutospacing="1"/>
            </w:pPr>
            <w:r w:rsidRPr="00E161FB">
              <w:t>RG-S</w:t>
            </w:r>
            <w:r w:rsidR="008443B5">
              <w:t>OP</w:t>
            </w:r>
            <w:r w:rsidRPr="00E161FB">
              <w:t xml:space="preserve"> </w:t>
            </w:r>
            <w:r w:rsidR="00E447D8" w:rsidRPr="00E161FB">
              <w:t>draft</w:t>
            </w:r>
            <w:r w:rsidRPr="00E161FB">
              <w:t xml:space="preserve"> meeting report</w:t>
            </w:r>
            <w:r w:rsidR="003B3CD4">
              <w:t>;</w:t>
            </w:r>
          </w:p>
        </w:tc>
      </w:tr>
      <w:tr w:rsidR="00BD0A1E" w:rsidRPr="00E161FB" w14:paraId="7CBC16FF" w14:textId="77777777" w:rsidTr="00ED1CDB">
        <w:trPr>
          <w:cantSplit/>
        </w:trPr>
        <w:tc>
          <w:tcPr>
            <w:tcW w:w="1641" w:type="dxa"/>
            <w:gridSpan w:val="4"/>
          </w:tcPr>
          <w:p w14:paraId="7CBC16FD" w14:textId="77777777" w:rsidR="00BD0A1E" w:rsidRPr="00E161FB" w:rsidRDefault="00BD0A1E" w:rsidP="00804EFA">
            <w:pPr>
              <w:spacing w:after="100" w:afterAutospacing="1"/>
              <w:rPr>
                <w:b/>
                <w:bCs/>
              </w:rPr>
            </w:pPr>
            <w:r w:rsidRPr="00E161FB">
              <w:rPr>
                <w:b/>
                <w:bCs/>
              </w:rPr>
              <w:t>Abstract:</w:t>
            </w:r>
          </w:p>
        </w:tc>
        <w:tc>
          <w:tcPr>
            <w:tcW w:w="8282" w:type="dxa"/>
            <w:gridSpan w:val="3"/>
          </w:tcPr>
          <w:p w14:paraId="7CBC16FE" w14:textId="2DD06339" w:rsidR="00BD0A1E" w:rsidRPr="00E161FB" w:rsidRDefault="00BD0A1E" w:rsidP="008443B5">
            <w:pPr>
              <w:spacing w:after="100" w:afterAutospacing="1"/>
            </w:pPr>
            <w:r w:rsidRPr="00E161FB">
              <w:t xml:space="preserve">This TD holds the draft report of the </w:t>
            </w:r>
            <w:r w:rsidR="00D609CD">
              <w:t xml:space="preserve">TSAG </w:t>
            </w:r>
            <w:r w:rsidRPr="00E161FB">
              <w:t>RG-S</w:t>
            </w:r>
            <w:r w:rsidR="008443B5">
              <w:t>OP</w:t>
            </w:r>
            <w:r w:rsidRPr="00E161FB">
              <w:t xml:space="preserve"> </w:t>
            </w:r>
            <w:r w:rsidR="00D609CD">
              <w:t>e-</w:t>
            </w:r>
            <w:r w:rsidRPr="00E161FB">
              <w:t>meeting</w:t>
            </w:r>
            <w:r w:rsidR="00D609CD">
              <w:t xml:space="preserve">, </w:t>
            </w:r>
            <w:r w:rsidR="008443B5">
              <w:t>9</w:t>
            </w:r>
            <w:r w:rsidR="00D609CD">
              <w:t xml:space="preserve"> </w:t>
            </w:r>
            <w:r w:rsidR="008443B5">
              <w:t>Novem</w:t>
            </w:r>
            <w:r w:rsidR="00D609CD">
              <w:t>ber 2020.</w:t>
            </w:r>
          </w:p>
        </w:tc>
      </w:tr>
    </w:tbl>
    <w:p w14:paraId="5FE22787" w14:textId="77777777" w:rsidR="00811716" w:rsidRPr="008C13C6" w:rsidRDefault="00811716" w:rsidP="00811716">
      <w:pPr>
        <w:spacing w:before="240"/>
        <w:rPr>
          <w:rFonts w:asciiTheme="majorBidi" w:hAnsiTheme="majorBidi" w:cstheme="majorBidi"/>
          <w:b/>
          <w:bCs/>
        </w:rPr>
      </w:pPr>
      <w:r w:rsidRPr="008C13C6">
        <w:rPr>
          <w:rFonts w:asciiTheme="majorBidi" w:hAnsiTheme="majorBidi" w:cstheme="majorBidi"/>
          <w:b/>
          <w:bCs/>
        </w:rPr>
        <w:t>1</w:t>
      </w:r>
      <w:r w:rsidRPr="008C13C6">
        <w:rPr>
          <w:rFonts w:asciiTheme="majorBidi" w:hAnsiTheme="majorBidi" w:cstheme="majorBidi"/>
          <w:b/>
          <w:bCs/>
        </w:rPr>
        <w:tab/>
        <w:t>Opening and welcome</w:t>
      </w:r>
    </w:p>
    <w:p w14:paraId="0213534B" w14:textId="63D03220" w:rsidR="00811716" w:rsidRPr="008C13C6" w:rsidRDefault="00811716" w:rsidP="0081171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8C13C6">
        <w:rPr>
          <w:rFonts w:asciiTheme="majorBidi" w:hAnsiTheme="majorBidi" w:cstheme="majorBidi"/>
        </w:rPr>
        <w:t>1.1</w:t>
      </w:r>
      <w:r w:rsidRPr="008C13C6">
        <w:rPr>
          <w:rFonts w:asciiTheme="majorBidi" w:hAnsiTheme="majorBidi" w:cstheme="majorBidi"/>
        </w:rPr>
        <w:tab/>
      </w:r>
      <w:r w:rsidRPr="008C13C6">
        <w:t>The</w:t>
      </w:r>
      <w:r w:rsidRPr="008C13C6">
        <w:rPr>
          <w:rFonts w:asciiTheme="majorBidi" w:hAnsiTheme="majorBidi" w:cstheme="majorBidi"/>
        </w:rPr>
        <w:t xml:space="preserve"> e-meeting of the TSAG Rapporteur Group</w:t>
      </w:r>
      <w:r w:rsidRPr="008C13C6">
        <w:rPr>
          <w:rFonts w:asciiTheme="majorBidi" w:hAnsiTheme="majorBidi" w:cstheme="majorBidi"/>
          <w:b/>
          <w:bCs/>
        </w:rPr>
        <w:t xml:space="preserve"> </w:t>
      </w:r>
      <w:r w:rsidRPr="008C13C6">
        <w:rPr>
          <w:rFonts w:asciiTheme="majorBidi" w:hAnsiTheme="majorBidi" w:cstheme="majorBidi"/>
        </w:rPr>
        <w:t>on “</w:t>
      </w:r>
      <w:r w:rsidR="008443B5" w:rsidRPr="008443B5">
        <w:t>Strategic Operational Plan</w:t>
      </w:r>
      <w:r w:rsidRPr="008C13C6">
        <w:rPr>
          <w:rFonts w:asciiTheme="majorBidi" w:hAnsiTheme="majorBidi" w:cstheme="majorBidi"/>
        </w:rPr>
        <w:t xml:space="preserve">” met electronically on </w:t>
      </w:r>
      <w:r w:rsidR="008443B5" w:rsidRPr="008443B5">
        <w:rPr>
          <w:rFonts w:asciiTheme="majorBidi" w:hAnsiTheme="majorBidi" w:cstheme="majorBidi"/>
        </w:rPr>
        <w:t xml:space="preserve">9 November </w:t>
      </w:r>
      <w:r w:rsidR="00EC300F">
        <w:rPr>
          <w:rFonts w:asciiTheme="majorBidi" w:hAnsiTheme="majorBidi" w:cstheme="majorBidi"/>
        </w:rPr>
        <w:t xml:space="preserve">2020 </w:t>
      </w:r>
      <w:r w:rsidRPr="008C13C6">
        <w:rPr>
          <w:rFonts w:asciiTheme="majorBidi" w:hAnsiTheme="majorBidi" w:cstheme="majorBidi"/>
        </w:rPr>
        <w:t>from 1</w:t>
      </w:r>
      <w:r>
        <w:rPr>
          <w:rFonts w:asciiTheme="majorBidi" w:hAnsiTheme="majorBidi" w:cstheme="majorBidi"/>
        </w:rPr>
        <w:t>5</w:t>
      </w:r>
      <w:r w:rsidRPr="008C13C6">
        <w:rPr>
          <w:rFonts w:asciiTheme="majorBidi" w:hAnsiTheme="majorBidi" w:cstheme="majorBidi"/>
        </w:rPr>
        <w:t>00</w:t>
      </w:r>
      <w:r w:rsidR="00EC300F">
        <w:rPr>
          <w:rFonts w:asciiTheme="majorBidi" w:hAnsiTheme="majorBidi" w:cstheme="majorBidi"/>
        </w:rPr>
        <w:t xml:space="preserve"> to </w:t>
      </w:r>
      <w:r w:rsidRPr="008C13C6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>6</w:t>
      </w:r>
      <w:r w:rsidR="008443B5">
        <w:rPr>
          <w:rFonts w:asciiTheme="majorBidi" w:hAnsiTheme="majorBidi" w:cstheme="majorBidi"/>
        </w:rPr>
        <w:t>0</w:t>
      </w:r>
      <w:r w:rsidRPr="008C13C6">
        <w:rPr>
          <w:rFonts w:asciiTheme="majorBidi" w:hAnsiTheme="majorBidi" w:cstheme="majorBidi"/>
        </w:rPr>
        <w:t>0 hours Geneva time.</w:t>
      </w:r>
    </w:p>
    <w:p w14:paraId="3A6F1147" w14:textId="7423E484" w:rsidR="00811716" w:rsidRPr="008C13C6" w:rsidRDefault="00811716" w:rsidP="0081171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8C13C6">
        <w:rPr>
          <w:rFonts w:asciiTheme="majorBidi" w:hAnsiTheme="majorBidi" w:cstheme="majorBidi"/>
        </w:rPr>
        <w:t>1.2</w:t>
      </w:r>
      <w:r w:rsidRPr="008C13C6">
        <w:rPr>
          <w:rFonts w:asciiTheme="majorBidi" w:hAnsiTheme="majorBidi" w:cstheme="majorBidi"/>
        </w:rPr>
        <w:tab/>
        <w:t>The TSAG RG-S</w:t>
      </w:r>
      <w:r w:rsidR="004715B1">
        <w:rPr>
          <w:rFonts w:asciiTheme="majorBidi" w:hAnsiTheme="majorBidi" w:cstheme="majorBidi"/>
        </w:rPr>
        <w:t>OP</w:t>
      </w:r>
      <w:r>
        <w:rPr>
          <w:rFonts w:asciiTheme="majorBidi" w:hAnsiTheme="majorBidi" w:cstheme="majorBidi"/>
        </w:rPr>
        <w:t xml:space="preserve"> </w:t>
      </w:r>
      <w:r w:rsidRPr="008C13C6">
        <w:rPr>
          <w:rFonts w:asciiTheme="majorBidi" w:hAnsiTheme="majorBidi" w:cstheme="majorBidi"/>
        </w:rPr>
        <w:t xml:space="preserve">Rapporteur, Mr </w:t>
      </w:r>
      <w:r w:rsidR="00C12947" w:rsidRPr="00C12947">
        <w:rPr>
          <w:rFonts w:asciiTheme="majorBidi" w:hAnsiTheme="majorBidi" w:cstheme="majorBidi"/>
        </w:rPr>
        <w:t>V</w:t>
      </w:r>
      <w:r w:rsidR="00F71C06">
        <w:rPr>
          <w:rFonts w:asciiTheme="majorBidi" w:hAnsiTheme="majorBidi" w:cstheme="majorBidi"/>
        </w:rPr>
        <w:t>í</w:t>
      </w:r>
      <w:r w:rsidR="00C12947" w:rsidRPr="00C12947">
        <w:rPr>
          <w:rFonts w:asciiTheme="majorBidi" w:hAnsiTheme="majorBidi" w:cstheme="majorBidi"/>
        </w:rPr>
        <w:t xml:space="preserve">ctor Manuel Martínez Vanegas </w:t>
      </w:r>
      <w:r w:rsidRPr="00C12947">
        <w:rPr>
          <w:rFonts w:asciiTheme="majorBidi" w:hAnsiTheme="majorBidi" w:cstheme="majorBidi"/>
        </w:rPr>
        <w:t>(</w:t>
      </w:r>
      <w:r w:rsidR="00C12947" w:rsidRPr="00C12947">
        <w:t>Instituto Federal de Telecomunicaciones (IFT), Mexico</w:t>
      </w:r>
      <w:r w:rsidRPr="00C12947">
        <w:rPr>
          <w:rFonts w:asciiTheme="majorBidi" w:hAnsiTheme="majorBidi" w:cstheme="majorBidi"/>
        </w:rPr>
        <w:t xml:space="preserve">.), chaired the e-meeting with the assistance </w:t>
      </w:r>
      <w:r w:rsidRPr="008C13C6">
        <w:rPr>
          <w:rFonts w:asciiTheme="majorBidi" w:hAnsiTheme="majorBidi" w:cstheme="majorBidi"/>
        </w:rPr>
        <w:t xml:space="preserve">of Mr </w:t>
      </w:r>
      <w:r w:rsidR="00A9322E">
        <w:rPr>
          <w:rFonts w:asciiTheme="majorBidi" w:hAnsiTheme="majorBidi" w:cstheme="majorBidi"/>
        </w:rPr>
        <w:t>Hugues Dépoisier</w:t>
      </w:r>
      <w:r w:rsidRPr="008C13C6">
        <w:rPr>
          <w:rFonts w:asciiTheme="majorBidi" w:hAnsiTheme="majorBidi" w:cstheme="majorBidi"/>
        </w:rPr>
        <w:t xml:space="preserve">, </w:t>
      </w:r>
      <w:r w:rsidR="00A9322E" w:rsidRPr="00A9322E">
        <w:rPr>
          <w:rFonts w:asciiTheme="majorBidi" w:hAnsiTheme="majorBidi" w:cstheme="majorBidi"/>
        </w:rPr>
        <w:t>Budget and Finance Officer</w:t>
      </w:r>
      <w:r w:rsidR="00A9322E">
        <w:rPr>
          <w:rFonts w:asciiTheme="majorBidi" w:hAnsiTheme="majorBidi" w:cstheme="majorBidi"/>
        </w:rPr>
        <w:t>,</w:t>
      </w:r>
      <w:r w:rsidR="00A9322E" w:rsidRPr="00A9322E">
        <w:rPr>
          <w:rFonts w:asciiTheme="majorBidi" w:hAnsiTheme="majorBidi" w:cstheme="majorBidi"/>
        </w:rPr>
        <w:t xml:space="preserve"> </w:t>
      </w:r>
      <w:r w:rsidR="00637408">
        <w:rPr>
          <w:rFonts w:asciiTheme="majorBidi" w:hAnsiTheme="majorBidi" w:cstheme="majorBidi"/>
        </w:rPr>
        <w:t>(</w:t>
      </w:r>
      <w:r w:rsidR="00A9322E">
        <w:rPr>
          <w:rFonts w:asciiTheme="majorBidi" w:hAnsiTheme="majorBidi" w:cstheme="majorBidi"/>
        </w:rPr>
        <w:t>FRMD</w:t>
      </w:r>
      <w:r w:rsidR="00637408">
        <w:rPr>
          <w:rFonts w:asciiTheme="majorBidi" w:hAnsiTheme="majorBidi" w:cstheme="majorBidi"/>
        </w:rPr>
        <w:t>)</w:t>
      </w:r>
      <w:r w:rsidRPr="008C13C6">
        <w:rPr>
          <w:rFonts w:asciiTheme="majorBidi" w:hAnsiTheme="majorBidi" w:cstheme="majorBidi"/>
        </w:rPr>
        <w:t>.</w:t>
      </w:r>
    </w:p>
    <w:p w14:paraId="51F6B101" w14:textId="4DD20803" w:rsidR="00811716" w:rsidRPr="008C13C6" w:rsidRDefault="00811716" w:rsidP="0081171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8C13C6">
        <w:rPr>
          <w:rFonts w:asciiTheme="majorBidi" w:hAnsiTheme="majorBidi" w:cstheme="majorBidi"/>
        </w:rPr>
        <w:t>1.3</w:t>
      </w:r>
      <w:r w:rsidRPr="008C13C6">
        <w:rPr>
          <w:rFonts w:asciiTheme="majorBidi" w:hAnsiTheme="majorBidi" w:cstheme="majorBidi"/>
        </w:rPr>
        <w:tab/>
        <w:t xml:space="preserve">TSB organized a teleconference for remote participation, using the remote conferencing tool through </w:t>
      </w:r>
      <w:r w:rsidR="00183A55" w:rsidRPr="008C13C6">
        <w:rPr>
          <w:rFonts w:asciiTheme="majorBidi" w:hAnsiTheme="majorBidi" w:cstheme="majorBidi"/>
        </w:rPr>
        <w:t>MyWorkspace</w:t>
      </w:r>
      <w:r w:rsidRPr="008C13C6">
        <w:rPr>
          <w:rFonts w:asciiTheme="majorBidi" w:hAnsiTheme="majorBidi" w:cstheme="majorBidi"/>
        </w:rPr>
        <w:t xml:space="preserve">. There were </w:t>
      </w:r>
      <w:r w:rsidR="00273C69">
        <w:rPr>
          <w:rFonts w:asciiTheme="majorBidi" w:hAnsiTheme="majorBidi" w:cstheme="majorBidi"/>
        </w:rPr>
        <w:t>4</w:t>
      </w:r>
      <w:r w:rsidR="00C46F20">
        <w:rPr>
          <w:rFonts w:asciiTheme="majorBidi" w:hAnsiTheme="majorBidi" w:cstheme="majorBidi"/>
        </w:rPr>
        <w:t>2</w:t>
      </w:r>
      <w:r w:rsidRPr="002478EA">
        <w:rPr>
          <w:rFonts w:asciiTheme="majorBidi" w:hAnsiTheme="majorBidi" w:cstheme="majorBidi"/>
        </w:rPr>
        <w:t xml:space="preserve"> remote</w:t>
      </w:r>
      <w:r w:rsidRPr="008C13C6">
        <w:rPr>
          <w:rFonts w:asciiTheme="majorBidi" w:hAnsiTheme="majorBidi" w:cstheme="majorBidi"/>
        </w:rPr>
        <w:t xml:space="preserve"> participants, see the list in </w:t>
      </w:r>
      <w:hyperlink w:anchor="_Annex_1_–" w:history="1">
        <w:r w:rsidRPr="008C13C6">
          <w:rPr>
            <w:rStyle w:val="Hyperlink"/>
            <w:rFonts w:asciiTheme="majorBidi" w:hAnsiTheme="majorBidi" w:cstheme="majorBidi"/>
          </w:rPr>
          <w:t>Annex 1</w:t>
        </w:r>
      </w:hyperlink>
      <w:r w:rsidRPr="008C13C6">
        <w:rPr>
          <w:rFonts w:asciiTheme="majorBidi" w:hAnsiTheme="majorBidi" w:cstheme="majorBidi"/>
        </w:rPr>
        <w:t>.</w:t>
      </w:r>
    </w:p>
    <w:p w14:paraId="7FF14688" w14:textId="1CB0B817" w:rsidR="00811716" w:rsidRPr="008C13C6" w:rsidRDefault="00811716" w:rsidP="00811716">
      <w:pPr>
        <w:tabs>
          <w:tab w:val="left" w:pos="570"/>
        </w:tabs>
        <w:ind w:left="573" w:hanging="573"/>
      </w:pPr>
      <w:r w:rsidRPr="008C13C6">
        <w:t>1.4</w:t>
      </w:r>
      <w:r w:rsidRPr="008C13C6">
        <w:tab/>
      </w:r>
      <w:hyperlink w:anchor="_Annex_2_–" w:history="1">
        <w:r w:rsidRPr="008C13C6">
          <w:rPr>
            <w:rStyle w:val="Hyperlink"/>
          </w:rPr>
          <w:t>Annex 2</w:t>
        </w:r>
      </w:hyperlink>
      <w:r w:rsidRPr="008C13C6">
        <w:t xml:space="preserve"> contains </w:t>
      </w:r>
      <w:r w:rsidRPr="008C13C6">
        <w:rPr>
          <w:rFonts w:asciiTheme="majorBidi" w:hAnsiTheme="majorBidi" w:cstheme="majorBidi"/>
        </w:rPr>
        <w:t>the</w:t>
      </w:r>
      <w:r w:rsidRPr="008C13C6">
        <w:t xml:space="preserve"> list of the documents. The documents were made available using the ITU SharePoint site, see:</w:t>
      </w:r>
    </w:p>
    <w:p w14:paraId="05BE1F18" w14:textId="77777777" w:rsidR="00796F7D" w:rsidRDefault="00696C4A" w:rsidP="00811716">
      <w:pPr>
        <w:spacing w:after="120"/>
        <w:ind w:left="573"/>
        <w:rPr>
          <w:rStyle w:val="Hyperlink"/>
        </w:rPr>
      </w:pPr>
      <w:hyperlink r:id="rId13" w:history="1">
        <w:r w:rsidR="00796F7D" w:rsidRPr="00A87B4C">
          <w:rPr>
            <w:rStyle w:val="Hyperlink"/>
          </w:rPr>
          <w:t>https://extranet.itu.int/sites/itu-t/studygroups/2017-2020/tsag/sop/SitePages/Home.aspx</w:t>
        </w:r>
      </w:hyperlink>
    </w:p>
    <w:p w14:paraId="468B5B71" w14:textId="09C94165" w:rsidR="00811716" w:rsidRDefault="00811716" w:rsidP="0081171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8C13C6">
        <w:rPr>
          <w:rFonts w:asciiTheme="majorBidi" w:hAnsiTheme="majorBidi" w:cstheme="majorBidi"/>
        </w:rPr>
        <w:t>1.5</w:t>
      </w:r>
      <w:r w:rsidRPr="008C13C6">
        <w:rPr>
          <w:rFonts w:asciiTheme="majorBidi" w:hAnsiTheme="majorBidi" w:cstheme="majorBidi"/>
        </w:rPr>
        <w:tab/>
        <w:t xml:space="preserve">The </w:t>
      </w:r>
      <w:r w:rsidRPr="00943AE0">
        <w:rPr>
          <w:rFonts w:asciiTheme="majorBidi" w:hAnsiTheme="majorBidi" w:cstheme="majorBidi"/>
        </w:rPr>
        <w:t>Rapporteur opened the meeting and welcomed the participants.</w:t>
      </w:r>
    </w:p>
    <w:p w14:paraId="1526BDBD" w14:textId="2BCCCFC2" w:rsidR="00E93FAB" w:rsidRDefault="00E93FAB" w:rsidP="0081171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1.6</w:t>
      </w:r>
      <w:r>
        <w:rPr>
          <w:rFonts w:asciiTheme="majorBidi" w:hAnsiTheme="majorBidi" w:cstheme="majorBidi"/>
        </w:rPr>
        <w:tab/>
        <w:t>Following p</w:t>
      </w:r>
      <w:r w:rsidR="00357D77">
        <w:rPr>
          <w:rFonts w:asciiTheme="majorBidi" w:hAnsiTheme="majorBidi" w:cstheme="majorBidi"/>
        </w:rPr>
        <w:t>a</w:t>
      </w:r>
      <w:r>
        <w:rPr>
          <w:rFonts w:asciiTheme="majorBidi" w:hAnsiTheme="majorBidi" w:cstheme="majorBidi"/>
        </w:rPr>
        <w:t>rticip</w:t>
      </w:r>
      <w:r w:rsidR="00357D77">
        <w:rPr>
          <w:rFonts w:asciiTheme="majorBidi" w:hAnsiTheme="majorBidi" w:cstheme="majorBidi"/>
        </w:rPr>
        <w:t>a</w:t>
      </w:r>
      <w:r>
        <w:rPr>
          <w:rFonts w:asciiTheme="majorBidi" w:hAnsiTheme="majorBidi" w:cstheme="majorBidi"/>
        </w:rPr>
        <w:t>nts</w:t>
      </w:r>
      <w:r w:rsidR="0035321A">
        <w:rPr>
          <w:rFonts w:asciiTheme="majorBidi" w:hAnsiTheme="majorBidi" w:cstheme="majorBidi"/>
        </w:rPr>
        <w:t>’</w:t>
      </w:r>
      <w:r>
        <w:rPr>
          <w:rFonts w:asciiTheme="majorBidi" w:hAnsiTheme="majorBidi" w:cstheme="majorBidi"/>
        </w:rPr>
        <w:t xml:space="preserve"> comments, a link to the documents </w:t>
      </w:r>
      <w:r w:rsidR="00EC300F">
        <w:rPr>
          <w:rFonts w:asciiTheme="majorBidi" w:hAnsiTheme="majorBidi" w:cstheme="majorBidi"/>
        </w:rPr>
        <w:t xml:space="preserve">is now available in the Rapporteur Group Meeting Details webpage </w:t>
      </w:r>
      <w:r w:rsidR="00EC300F">
        <w:rPr>
          <w:rFonts w:asciiTheme="majorBidi" w:hAnsiTheme="majorBidi" w:cstheme="majorBidi"/>
        </w:rPr>
        <w:br/>
      </w:r>
      <w:hyperlink r:id="rId14" w:history="1">
        <w:r w:rsidRPr="00EC300F">
          <w:rPr>
            <w:rStyle w:val="Hyperlink"/>
            <w:rFonts w:asciiTheme="majorBidi" w:hAnsiTheme="majorBidi" w:cstheme="majorBidi"/>
            <w:sz w:val="22"/>
            <w:szCs w:val="22"/>
          </w:rPr>
          <w:t>https://www.itu.int/net/itu-t/lists/rgmdetails.aspx?id=11635&amp;Group=0</w:t>
        </w:r>
      </w:hyperlink>
    </w:p>
    <w:p w14:paraId="7CBC170D" w14:textId="6C2EC1CA" w:rsidR="004C42CC" w:rsidRPr="0090054E" w:rsidRDefault="00E93FAB" w:rsidP="007A17E4">
      <w:pPr>
        <w:tabs>
          <w:tab w:val="left" w:pos="570"/>
        </w:tabs>
        <w:ind w:left="573" w:hanging="573"/>
      </w:pPr>
      <w:r>
        <w:rPr>
          <w:rFonts w:asciiTheme="majorBidi" w:hAnsiTheme="majorBidi" w:cstheme="majorBidi"/>
        </w:rPr>
        <w:t>1.7</w:t>
      </w:r>
      <w:r w:rsidR="007A17E4" w:rsidRPr="0090054E">
        <w:rPr>
          <w:rFonts w:asciiTheme="majorBidi" w:hAnsiTheme="majorBidi" w:cstheme="majorBidi"/>
        </w:rPr>
        <w:tab/>
      </w:r>
      <w:r w:rsidR="004C42CC" w:rsidRPr="0090054E">
        <w:t>The meeting adopted the agenda as contained i</w:t>
      </w:r>
      <w:r w:rsidR="0090054E" w:rsidRPr="0090054E">
        <w:t xml:space="preserve">n </w:t>
      </w:r>
      <w:hyperlink r:id="rId15" w:history="1">
        <w:r w:rsidRPr="007A7CD7">
          <w:rPr>
            <w:rStyle w:val="Hyperlink"/>
          </w:rPr>
          <w:t>TD002</w:t>
        </w:r>
      </w:hyperlink>
      <w:r w:rsidR="00893340" w:rsidRPr="0090054E">
        <w:t>.</w:t>
      </w:r>
    </w:p>
    <w:p w14:paraId="13F6E3E0" w14:textId="655E1BBB" w:rsidR="005E4792" w:rsidRPr="00794EFB" w:rsidRDefault="00893340" w:rsidP="005E4792">
      <w:pPr>
        <w:keepNext/>
        <w:spacing w:before="240"/>
        <w:rPr>
          <w:rFonts w:asciiTheme="majorBidi" w:hAnsiTheme="majorBidi" w:cstheme="majorBidi"/>
        </w:rPr>
      </w:pPr>
      <w:r w:rsidRPr="00C357C5">
        <w:rPr>
          <w:b/>
          <w:bCs/>
        </w:rPr>
        <w:t>2</w:t>
      </w:r>
      <w:r w:rsidR="008D1451" w:rsidRPr="00C357C5">
        <w:rPr>
          <w:b/>
          <w:bCs/>
        </w:rPr>
        <w:tab/>
      </w:r>
      <w:r w:rsidR="002317C5" w:rsidRPr="002317C5">
        <w:rPr>
          <w:b/>
          <w:bCs/>
        </w:rPr>
        <w:t>ITU draft Operational Plan for 2021-2024</w:t>
      </w:r>
    </w:p>
    <w:p w14:paraId="604AB130" w14:textId="41D06273" w:rsidR="00C357C5" w:rsidRDefault="00C357C5" w:rsidP="00C357C5">
      <w:pPr>
        <w:ind w:left="573" w:hanging="573"/>
      </w:pPr>
      <w:r w:rsidRPr="00C357C5">
        <w:rPr>
          <w:rFonts w:asciiTheme="majorBidi" w:hAnsiTheme="majorBidi" w:cstheme="majorBidi"/>
        </w:rPr>
        <w:t>2.1</w:t>
      </w:r>
      <w:r w:rsidRPr="00C357C5">
        <w:rPr>
          <w:rFonts w:asciiTheme="majorBidi" w:hAnsiTheme="majorBidi" w:cstheme="majorBidi"/>
        </w:rPr>
        <w:tab/>
      </w:r>
      <w:r w:rsidR="00DC308F">
        <w:rPr>
          <w:rFonts w:asciiTheme="majorBidi" w:hAnsiTheme="majorBidi" w:cstheme="majorBidi"/>
        </w:rPr>
        <w:t xml:space="preserve">Mr Alassane Ba, Chief FRMD, presented the </w:t>
      </w:r>
      <w:r w:rsidR="00DC308F" w:rsidRPr="00DC308F">
        <w:rPr>
          <w:rFonts w:asciiTheme="majorBidi" w:hAnsiTheme="majorBidi" w:cstheme="majorBidi"/>
        </w:rPr>
        <w:t>ITU draft Operational Plan for 2021-2024</w:t>
      </w:r>
      <w:r w:rsidR="00DC308F">
        <w:rPr>
          <w:rFonts w:asciiTheme="majorBidi" w:hAnsiTheme="majorBidi" w:cstheme="majorBidi"/>
        </w:rPr>
        <w:t xml:space="preserve"> contained in document </w:t>
      </w:r>
      <w:hyperlink r:id="rId16" w:history="1">
        <w:r w:rsidR="0074348D" w:rsidRPr="00EC2366">
          <w:rPr>
            <w:rStyle w:val="Hyperlink"/>
          </w:rPr>
          <w:t>TSAG-TD791</w:t>
        </w:r>
      </w:hyperlink>
      <w:r w:rsidR="00DC308F">
        <w:rPr>
          <w:rFonts w:asciiTheme="majorBidi" w:hAnsiTheme="majorBidi" w:cstheme="majorBidi"/>
        </w:rPr>
        <w:t>.</w:t>
      </w:r>
    </w:p>
    <w:p w14:paraId="3F185493" w14:textId="0590C305" w:rsidR="00C357C5" w:rsidRPr="00DC308F" w:rsidRDefault="00C357C5" w:rsidP="00C357C5">
      <w:pPr>
        <w:ind w:left="573" w:hanging="573"/>
        <w:rPr>
          <w:rFonts w:asciiTheme="majorBidi" w:hAnsiTheme="majorBidi" w:cstheme="majorBidi"/>
        </w:rPr>
      </w:pPr>
      <w:r>
        <w:t>2.2</w:t>
      </w:r>
      <w:r>
        <w:tab/>
      </w:r>
      <w:r w:rsidR="00DC308F">
        <w:rPr>
          <w:rFonts w:asciiTheme="majorBidi" w:hAnsiTheme="majorBidi" w:cstheme="majorBidi"/>
        </w:rPr>
        <w:t>This Plan</w:t>
      </w:r>
      <w:r w:rsidR="00DC308F" w:rsidRPr="00DC308F">
        <w:rPr>
          <w:rFonts w:asciiTheme="majorBidi" w:hAnsiTheme="majorBidi" w:cstheme="majorBidi"/>
        </w:rPr>
        <w:t xml:space="preserve"> provides information o</w:t>
      </w:r>
      <w:r w:rsidR="00DC308F">
        <w:rPr>
          <w:rFonts w:asciiTheme="majorBidi" w:hAnsiTheme="majorBidi" w:cstheme="majorBidi"/>
        </w:rPr>
        <w:t>n</w:t>
      </w:r>
      <w:r w:rsidR="00DC308F" w:rsidRPr="00DC308F">
        <w:rPr>
          <w:rFonts w:asciiTheme="majorBidi" w:hAnsiTheme="majorBidi" w:cstheme="majorBidi"/>
        </w:rPr>
        <w:t xml:space="preserve"> the 5 strategic goals of the Union as well as on the 18 strategic objectives</w:t>
      </w:r>
      <w:r w:rsidR="006C290B" w:rsidRPr="00DC308F">
        <w:rPr>
          <w:rFonts w:asciiTheme="majorBidi" w:hAnsiTheme="majorBidi" w:cstheme="majorBidi"/>
        </w:rPr>
        <w:t>.</w:t>
      </w:r>
      <w:r w:rsidR="00DC308F">
        <w:rPr>
          <w:rFonts w:asciiTheme="majorBidi" w:hAnsiTheme="majorBidi" w:cstheme="majorBidi"/>
        </w:rPr>
        <w:t xml:space="preserve"> </w:t>
      </w:r>
      <w:r w:rsidR="00DC308F" w:rsidRPr="00DC308F">
        <w:rPr>
          <w:rFonts w:asciiTheme="majorBidi" w:hAnsiTheme="majorBidi" w:cstheme="majorBidi"/>
        </w:rPr>
        <w:t>It also provides information on the resources allocated to the 17 Sustainable Development Goals.</w:t>
      </w:r>
    </w:p>
    <w:p w14:paraId="039BECF8" w14:textId="001D0946" w:rsidR="00C357C5" w:rsidRDefault="00C357C5" w:rsidP="248506DC">
      <w:pPr>
        <w:ind w:left="573" w:hanging="573"/>
      </w:pPr>
      <w:r>
        <w:lastRenderedPageBreak/>
        <w:t>2.3</w:t>
      </w:r>
      <w:r>
        <w:tab/>
      </w:r>
      <w:r w:rsidR="00DC308F" w:rsidRPr="00DC308F">
        <w:t>This document was presented to the advisory groups of the Radiocommunication Sector and the Telecommunication Development Sector. It will be presented to Council at its 2021 physical meeting.</w:t>
      </w:r>
    </w:p>
    <w:p w14:paraId="74F95FA6" w14:textId="06EA3080" w:rsidR="00DC308F" w:rsidRDefault="00DC308F" w:rsidP="248506DC">
      <w:pPr>
        <w:ind w:left="573" w:hanging="573"/>
      </w:pPr>
      <w:r>
        <w:t xml:space="preserve">2.4 </w:t>
      </w:r>
      <w:r>
        <w:tab/>
      </w:r>
      <w:r w:rsidRPr="00DC308F">
        <w:t>The meeting took note of</w:t>
      </w:r>
      <w:r>
        <w:t xml:space="preserve"> the</w:t>
      </w:r>
      <w:r w:rsidRPr="00DC308F">
        <w:t xml:space="preserve"> ITU draft Operational Plan for 2021-2024</w:t>
      </w:r>
    </w:p>
    <w:p w14:paraId="6153648E" w14:textId="77777777" w:rsidR="00E44BA3" w:rsidRPr="00C357C5" w:rsidRDefault="00E44BA3" w:rsidP="248506DC">
      <w:pPr>
        <w:ind w:left="573" w:hanging="573"/>
        <w:rPr>
          <w:rFonts w:asciiTheme="majorBidi" w:hAnsiTheme="majorBidi" w:cstheme="majorBidi"/>
        </w:rPr>
      </w:pPr>
    </w:p>
    <w:p w14:paraId="592EC9DB" w14:textId="72FD5A14" w:rsidR="00C357C5" w:rsidRDefault="00C357C5" w:rsidP="00596C4E">
      <w:pPr>
        <w:spacing w:before="240"/>
        <w:rPr>
          <w:rFonts w:asciiTheme="majorBidi" w:hAnsiTheme="majorBidi" w:cstheme="majorBidi"/>
          <w:b/>
        </w:rPr>
      </w:pPr>
      <w:r w:rsidRPr="00C357C5">
        <w:rPr>
          <w:rFonts w:asciiTheme="majorBidi" w:hAnsiTheme="majorBidi" w:cstheme="majorBidi"/>
          <w:b/>
        </w:rPr>
        <w:t>3</w:t>
      </w:r>
      <w:r w:rsidRPr="00C357C5">
        <w:rPr>
          <w:rFonts w:asciiTheme="majorBidi" w:hAnsiTheme="majorBidi" w:cstheme="majorBidi"/>
          <w:b/>
        </w:rPr>
        <w:tab/>
      </w:r>
      <w:r w:rsidR="00DB0ABF" w:rsidRPr="00DB0ABF">
        <w:rPr>
          <w:rFonts w:asciiTheme="majorBidi" w:hAnsiTheme="majorBidi" w:cstheme="majorBidi"/>
          <w:b/>
        </w:rPr>
        <w:t>Presentation on the overall process for the elaboration of the next Strategic Plan 2024-2027</w:t>
      </w:r>
    </w:p>
    <w:p w14:paraId="633A54E0" w14:textId="7C1542CD" w:rsidR="00C357C5" w:rsidRDefault="00C357C5" w:rsidP="00034595">
      <w:pPr>
        <w:ind w:left="573" w:hanging="573"/>
      </w:pPr>
      <w:r w:rsidRPr="00C357C5">
        <w:rPr>
          <w:rFonts w:asciiTheme="majorBidi" w:hAnsiTheme="majorBidi" w:cstheme="majorBidi"/>
          <w:bCs/>
        </w:rPr>
        <w:t>3.1</w:t>
      </w:r>
      <w:r w:rsidRPr="00C357C5">
        <w:rPr>
          <w:rFonts w:asciiTheme="majorBidi" w:hAnsiTheme="majorBidi" w:cstheme="majorBidi"/>
          <w:bCs/>
        </w:rPr>
        <w:tab/>
        <w:t>M</w:t>
      </w:r>
      <w:r w:rsidR="00F34587">
        <w:rPr>
          <w:rFonts w:asciiTheme="majorBidi" w:hAnsiTheme="majorBidi" w:cstheme="majorBidi"/>
          <w:bCs/>
        </w:rPr>
        <w:t>r</w:t>
      </w:r>
      <w:r w:rsidRPr="00FB3EF6">
        <w:t xml:space="preserve"> </w:t>
      </w:r>
      <w:r w:rsidR="00F34587">
        <w:t>Vaggelis Igglesis</w:t>
      </w:r>
      <w:r w:rsidRPr="002478EA">
        <w:t xml:space="preserve">, </w:t>
      </w:r>
      <w:r>
        <w:t>ITU General Secretariat</w:t>
      </w:r>
      <w:r w:rsidR="00F34587">
        <w:t>/SPM</w:t>
      </w:r>
      <w:r>
        <w:t>, presented</w:t>
      </w:r>
      <w:r w:rsidR="00F34587" w:rsidRPr="00F34587">
        <w:t xml:space="preserve"> </w:t>
      </w:r>
      <w:r w:rsidR="00F34587">
        <w:t xml:space="preserve">the </w:t>
      </w:r>
      <w:r w:rsidR="00F34587" w:rsidRPr="00F34587">
        <w:t>overall process for the elaboration of the next Strategic Plan 2024-2027</w:t>
      </w:r>
      <w:r w:rsidR="00F34587">
        <w:t xml:space="preserve"> (</w:t>
      </w:r>
      <w:hyperlink r:id="rId17" w:history="1">
        <w:r w:rsidR="00F34587" w:rsidRPr="00E44BA3">
          <w:rPr>
            <w:rStyle w:val="Hyperlink"/>
          </w:rPr>
          <w:t>PowerPoint presentation</w:t>
        </w:r>
      </w:hyperlink>
      <w:r w:rsidR="00F34587">
        <w:t>).</w:t>
      </w:r>
    </w:p>
    <w:p w14:paraId="2E2196BA" w14:textId="34B684A1" w:rsidR="00A17429" w:rsidRDefault="00A17429" w:rsidP="00034595">
      <w:pPr>
        <w:ind w:left="573" w:hanging="573"/>
      </w:pPr>
      <w:r>
        <w:t>3.2</w:t>
      </w:r>
      <w:r>
        <w:tab/>
      </w:r>
      <w:r w:rsidR="00556441">
        <w:t>To establish the ITU Strategic Plan 2024-2027</w:t>
      </w:r>
      <w:r w:rsidR="00CE025F">
        <w:t xml:space="preserve"> (SP)</w:t>
      </w:r>
      <w:r w:rsidR="00556441">
        <w:t>, it is proposed to follow a similar process to the one used for 2020-2023. ITU Secretariat will provide inputs on the strategic framework to Council</w:t>
      </w:r>
      <w:r w:rsidR="003D6707">
        <w:t xml:space="preserve"> 2021</w:t>
      </w:r>
      <w:r w:rsidR="00556441">
        <w:t>. Council shall initiate the preparation of the draft SP (</w:t>
      </w:r>
      <w:proofErr w:type="gramStart"/>
      <w:r w:rsidR="00556441">
        <w:t>e.g.</w:t>
      </w:r>
      <w:proofErr w:type="gramEnd"/>
      <w:r w:rsidR="00556441">
        <w:t xml:space="preserve"> by creating a CWG).  Th</w:t>
      </w:r>
      <w:r w:rsidR="00E44BA3">
        <w:t>e</w:t>
      </w:r>
      <w:r w:rsidR="00556441">
        <w:t xml:space="preserve"> CWG on the Strategic and Financial Plan</w:t>
      </w:r>
      <w:r w:rsidR="003D6707">
        <w:t xml:space="preserve"> (CWG-SFP)</w:t>
      </w:r>
      <w:r w:rsidR="00556441">
        <w:t xml:space="preserve"> will coordinate the work. </w:t>
      </w:r>
      <w:r w:rsidR="00E44BA3">
        <w:t>The public, via an open</w:t>
      </w:r>
      <w:r w:rsidR="00556441">
        <w:t xml:space="preserve"> consultation, </w:t>
      </w:r>
      <w:r w:rsidR="00E44BA3">
        <w:t xml:space="preserve">the </w:t>
      </w:r>
      <w:r w:rsidR="00556441">
        <w:t xml:space="preserve">Members States, </w:t>
      </w:r>
      <w:r w:rsidR="00E44BA3">
        <w:t xml:space="preserve">the </w:t>
      </w:r>
      <w:r w:rsidR="00556441">
        <w:t xml:space="preserve">Sector Members, </w:t>
      </w:r>
      <w:r w:rsidR="00E44BA3">
        <w:t xml:space="preserve">the </w:t>
      </w:r>
      <w:r w:rsidR="00556441">
        <w:t>Advisory Groups</w:t>
      </w:r>
      <w:r w:rsidR="004C4528">
        <w:t>,</w:t>
      </w:r>
      <w:r w:rsidR="00556441">
        <w:t xml:space="preserve"> </w:t>
      </w:r>
      <w:r w:rsidR="00556441" w:rsidRPr="004C4528">
        <w:t xml:space="preserve">WTDC and WTSA </w:t>
      </w:r>
      <w:r w:rsidR="00556441">
        <w:t xml:space="preserve">will provide the inputs. </w:t>
      </w:r>
      <w:r w:rsidR="00303CD2">
        <w:t xml:space="preserve">The CWG-SFP will </w:t>
      </w:r>
      <w:r w:rsidR="003D6707">
        <w:t>send</w:t>
      </w:r>
      <w:r w:rsidR="00303CD2">
        <w:t xml:space="preserve"> a</w:t>
      </w:r>
      <w:r w:rsidR="00556441">
        <w:t xml:space="preserve"> draft SP to Council 2022</w:t>
      </w:r>
      <w:r w:rsidR="00303CD2">
        <w:t xml:space="preserve">. A final draft SP will be provided to PP-22 for adoption. ITU Secretariat will coordinate the implementation of the </w:t>
      </w:r>
      <w:r w:rsidR="003D6707">
        <w:t xml:space="preserve">new </w:t>
      </w:r>
      <w:r w:rsidR="00303CD2">
        <w:t>SP</w:t>
      </w:r>
      <w:r w:rsidR="003D6707">
        <w:t xml:space="preserve"> 2024-2027</w:t>
      </w:r>
      <w:r w:rsidR="007E2001">
        <w:t>.</w:t>
      </w:r>
    </w:p>
    <w:p w14:paraId="1FCAE397" w14:textId="7441F55F" w:rsidR="007E2001" w:rsidRDefault="007E2001" w:rsidP="00034595">
      <w:pPr>
        <w:ind w:left="573" w:hanging="573"/>
      </w:pPr>
      <w:r>
        <w:t>3.</w:t>
      </w:r>
      <w:r w:rsidR="00CE025F">
        <w:t>3</w:t>
      </w:r>
      <w:r>
        <w:tab/>
      </w:r>
      <w:r w:rsidR="003D6707">
        <w:t>For this new SP 2024-2027, the strategic and planning framework (vision/mission, goals, etc.) will be revised in a simplified and aligned approach across the ITU Sectors</w:t>
      </w:r>
      <w:r w:rsidR="0014235A">
        <w:t>.</w:t>
      </w:r>
      <w:r w:rsidR="003D6707">
        <w:t xml:space="preserve"> It will </w:t>
      </w:r>
      <w:r w:rsidR="00CE025F">
        <w:t>focus</w:t>
      </w:r>
      <w:r w:rsidR="003D6707">
        <w:t xml:space="preserve"> on Thematic Areas of work. The new SP will follow the developments in the UN System (UN SG’s Roadmap on Digital Cooperation, HCLM/Future of work)</w:t>
      </w:r>
      <w:r w:rsidR="00CE025F">
        <w:t xml:space="preserve"> and the environment in the post COVID world.</w:t>
      </w:r>
    </w:p>
    <w:p w14:paraId="3546B1CB" w14:textId="14799412" w:rsidR="00CE025F" w:rsidRDefault="0014235A" w:rsidP="00034595">
      <w:pPr>
        <w:ind w:left="573" w:hanging="573"/>
      </w:pPr>
      <w:r>
        <w:t>3.</w:t>
      </w:r>
      <w:r w:rsidR="00CE025F">
        <w:t>4</w:t>
      </w:r>
      <w:r>
        <w:tab/>
      </w:r>
      <w:r w:rsidR="00CE025F">
        <w:t xml:space="preserve">The next step in the preparation of the SP </w:t>
      </w:r>
      <w:r w:rsidR="00110272">
        <w:t xml:space="preserve">is </w:t>
      </w:r>
      <w:r w:rsidR="00CE025F">
        <w:t xml:space="preserve">the establishment of an internal working group to develop Secretariat’s inputs. This group </w:t>
      </w:r>
      <w:r w:rsidR="00110272">
        <w:t>will</w:t>
      </w:r>
      <w:r w:rsidR="00CE025F">
        <w:t xml:space="preserve"> be chaired by Mr Mario Maniewicz, Director </w:t>
      </w:r>
      <w:r w:rsidR="00110272">
        <w:t xml:space="preserve">of </w:t>
      </w:r>
      <w:r w:rsidR="00CE025F">
        <w:t>BR.</w:t>
      </w:r>
    </w:p>
    <w:p w14:paraId="0C6EF736" w14:textId="58427BAC" w:rsidR="00184906" w:rsidRDefault="00184906" w:rsidP="00034595">
      <w:pPr>
        <w:ind w:left="573" w:hanging="573"/>
      </w:pPr>
      <w:r>
        <w:t>3.</w:t>
      </w:r>
      <w:r w:rsidR="00CE025F">
        <w:t>5</w:t>
      </w:r>
      <w:r>
        <w:tab/>
      </w:r>
      <w:r w:rsidR="00CE025F">
        <w:t xml:space="preserve">The meeting agreed that the RG-SOP will have to take into consideration the outcomes of the </w:t>
      </w:r>
      <w:r w:rsidR="00CE025F" w:rsidRPr="00CE025F">
        <w:t xml:space="preserve">second virtual consultation of councillors </w:t>
      </w:r>
      <w:r w:rsidR="00CE025F">
        <w:t xml:space="preserve">that </w:t>
      </w:r>
      <w:r w:rsidR="00CE025F" w:rsidRPr="00CE025F">
        <w:t>will be held from 16 to 20 November 2020</w:t>
      </w:r>
      <w:r w:rsidR="00CE025F">
        <w:t xml:space="preserve">, especially the postponement of WTSA which will </w:t>
      </w:r>
      <w:r w:rsidR="00380B4C">
        <w:t xml:space="preserve">have </w:t>
      </w:r>
      <w:r w:rsidR="00CE025F">
        <w:t>an impact on the preparation of the next SP.</w:t>
      </w:r>
    </w:p>
    <w:p w14:paraId="16D86DCA" w14:textId="55A453C6" w:rsidR="00E90D53" w:rsidRDefault="008F3F21" w:rsidP="00034595">
      <w:pPr>
        <w:ind w:left="573" w:hanging="573"/>
      </w:pPr>
      <w:r>
        <w:t>3</w:t>
      </w:r>
      <w:r w:rsidR="00E90D53">
        <w:t>.6</w:t>
      </w:r>
      <w:r w:rsidR="00E90D53" w:rsidRPr="00E90D53">
        <w:t xml:space="preserve"> </w:t>
      </w:r>
      <w:r w:rsidR="00E90D53" w:rsidRPr="00E90D53">
        <w:tab/>
        <w:t>The meeting took note</w:t>
      </w:r>
      <w:r w:rsidR="00B1454D">
        <w:t xml:space="preserve"> </w:t>
      </w:r>
      <w:r w:rsidR="00B1454D" w:rsidRPr="00B1454D">
        <w:t>of the presentation</w:t>
      </w:r>
      <w:r w:rsidR="00B1454D">
        <w:t>.</w:t>
      </w:r>
    </w:p>
    <w:p w14:paraId="6051919B" w14:textId="77777777" w:rsidR="00110272" w:rsidRDefault="00110272" w:rsidP="00034595">
      <w:pPr>
        <w:ind w:left="573" w:hanging="573"/>
      </w:pPr>
    </w:p>
    <w:p w14:paraId="197FFE62" w14:textId="35B5BE4A" w:rsidR="00184906" w:rsidRPr="00184906" w:rsidRDefault="00184906" w:rsidP="00184906">
      <w:pPr>
        <w:spacing w:before="240"/>
        <w:ind w:left="573" w:hanging="573"/>
        <w:rPr>
          <w:b/>
          <w:bCs/>
        </w:rPr>
      </w:pPr>
      <w:r w:rsidRPr="00184906">
        <w:rPr>
          <w:b/>
          <w:bCs/>
        </w:rPr>
        <w:t>4</w:t>
      </w:r>
      <w:r w:rsidRPr="00184906">
        <w:rPr>
          <w:b/>
          <w:bCs/>
        </w:rPr>
        <w:tab/>
      </w:r>
      <w:r w:rsidR="00015F0F" w:rsidRPr="00015F0F">
        <w:rPr>
          <w:b/>
          <w:bCs/>
        </w:rPr>
        <w:t>Contribution of the ITU Regional Offices to the ITU-T Operational Plan</w:t>
      </w:r>
    </w:p>
    <w:p w14:paraId="2066A5ED" w14:textId="575EBCE3" w:rsidR="00696270" w:rsidRDefault="00696270" w:rsidP="00696270">
      <w:r>
        <w:t>4.1</w:t>
      </w:r>
      <w:r>
        <w:tab/>
        <w:t xml:space="preserve">Mr. </w:t>
      </w:r>
      <w:r w:rsidRPr="00696270">
        <w:t>Adel Darwish</w:t>
      </w:r>
      <w:r>
        <w:t xml:space="preserve">, </w:t>
      </w:r>
      <w:r w:rsidR="00217FD3" w:rsidRPr="00217FD3">
        <w:t>Regional Director, R.O. for Arab States</w:t>
      </w:r>
      <w:r w:rsidR="00217FD3">
        <w:t xml:space="preserve"> </w:t>
      </w:r>
      <w:r>
        <w:t>presented</w:t>
      </w:r>
      <w:r w:rsidRPr="00696270">
        <w:t xml:space="preserve"> </w:t>
      </w:r>
      <w:r>
        <w:t>document</w:t>
      </w:r>
    </w:p>
    <w:p w14:paraId="61DD8E84" w14:textId="00C253F0" w:rsidR="00184906" w:rsidRDefault="00696C4A" w:rsidP="008A3CF8">
      <w:pPr>
        <w:ind w:left="1140" w:hanging="573"/>
      </w:pPr>
      <w:hyperlink r:id="rId18" w:history="1">
        <w:r w:rsidR="00110272" w:rsidRPr="00110272">
          <w:rPr>
            <w:rStyle w:val="Hyperlink"/>
          </w:rPr>
          <w:t>TSAG-</w:t>
        </w:r>
        <w:r w:rsidR="00696270" w:rsidRPr="00110272">
          <w:rPr>
            <w:rStyle w:val="Hyperlink"/>
          </w:rPr>
          <w:t>TD795</w:t>
        </w:r>
      </w:hyperlink>
      <w:r w:rsidR="00696270">
        <w:t>.</w:t>
      </w:r>
    </w:p>
    <w:p w14:paraId="776F65D9" w14:textId="4B0A7834" w:rsidR="00F71C06" w:rsidRDefault="00696270" w:rsidP="00696270">
      <w:pPr>
        <w:ind w:left="567" w:hanging="567"/>
      </w:pPr>
      <w:r>
        <w:t>4.2</w:t>
      </w:r>
      <w:r>
        <w:tab/>
        <w:t>The document highlights the activities done by the s</w:t>
      </w:r>
      <w:r w:rsidR="00B1454D">
        <w:t>ix</w:t>
      </w:r>
      <w:r>
        <w:t xml:space="preserve"> Regional Offices for the ITU-T</w:t>
      </w:r>
      <w:r w:rsidR="00F71C06">
        <w:t xml:space="preserve">: </w:t>
      </w:r>
      <w:r w:rsidR="00F71C06" w:rsidRPr="00F71C06">
        <w:t>Africa, Americas, Arab states, Asia and the Pacific, Commonwealth of Independent States and Europe</w:t>
      </w:r>
      <w:r>
        <w:t xml:space="preserve">. </w:t>
      </w:r>
    </w:p>
    <w:p w14:paraId="200C0776" w14:textId="4C9CCEE1" w:rsidR="00696270" w:rsidRDefault="00F71C06" w:rsidP="00696270">
      <w:pPr>
        <w:ind w:left="567" w:hanging="567"/>
      </w:pPr>
      <w:r>
        <w:t xml:space="preserve">4.3    </w:t>
      </w:r>
      <w:r w:rsidR="00696270">
        <w:t>M</w:t>
      </w:r>
      <w:r w:rsidR="00696270" w:rsidRPr="00696270">
        <w:t xml:space="preserve">onthly review meetings with Director TSB </w:t>
      </w:r>
      <w:r w:rsidR="00696270">
        <w:t xml:space="preserve">and Regional Offices are organized. These meetings are the occasion to address TSB related matters at regional level and discuss the key areas that </w:t>
      </w:r>
      <w:r w:rsidR="00110272">
        <w:t>R</w:t>
      </w:r>
      <w:r w:rsidR="00696270">
        <w:t>egional Offices can support.</w:t>
      </w:r>
    </w:p>
    <w:p w14:paraId="021C584C" w14:textId="67F8C8B9" w:rsidR="00267179" w:rsidRDefault="00267179" w:rsidP="00696270">
      <w:pPr>
        <w:ind w:left="567" w:hanging="567"/>
      </w:pPr>
      <w:r>
        <w:t>4.</w:t>
      </w:r>
      <w:r w:rsidR="00F71C06">
        <w:t>4</w:t>
      </w:r>
      <w:r>
        <w:t xml:space="preserve"> </w:t>
      </w:r>
      <w:r>
        <w:tab/>
        <w:t xml:space="preserve">The Rapporteur emphasized the importance of the cooperation between Regional Offices and </w:t>
      </w:r>
      <w:r w:rsidR="00110272">
        <w:t>R</w:t>
      </w:r>
      <w:r>
        <w:t xml:space="preserve">egional </w:t>
      </w:r>
      <w:r w:rsidR="00110272">
        <w:t>O</w:t>
      </w:r>
      <w:r>
        <w:t>rganizations for the preparation of the next WTSA.</w:t>
      </w:r>
    </w:p>
    <w:p w14:paraId="0F802DF0" w14:textId="3CF03FCD" w:rsidR="00696270" w:rsidRDefault="00696270" w:rsidP="00696270">
      <w:pPr>
        <w:ind w:left="567" w:hanging="567"/>
      </w:pPr>
      <w:r>
        <w:lastRenderedPageBreak/>
        <w:t>4.</w:t>
      </w:r>
      <w:r w:rsidR="00F71C06">
        <w:t>5</w:t>
      </w:r>
      <w:r>
        <w:t xml:space="preserve"> </w:t>
      </w:r>
      <w:r>
        <w:tab/>
        <w:t>The meeting took note of the</w:t>
      </w:r>
      <w:r w:rsidRPr="00696270">
        <w:t xml:space="preserve"> Contribution of the ITU Regional Offices to the ITU-T Operational Plan</w:t>
      </w:r>
    </w:p>
    <w:p w14:paraId="7CAC5354" w14:textId="77777777" w:rsidR="00110272" w:rsidRDefault="00110272" w:rsidP="00696270">
      <w:pPr>
        <w:ind w:left="567" w:hanging="567"/>
      </w:pPr>
    </w:p>
    <w:p w14:paraId="095EDBB6" w14:textId="796157CA" w:rsidR="008A3CF8" w:rsidRPr="008A3CF8" w:rsidRDefault="008A3CF8" w:rsidP="008A3CF8">
      <w:pPr>
        <w:spacing w:before="240"/>
        <w:ind w:left="573" w:hanging="573"/>
        <w:rPr>
          <w:b/>
          <w:bCs/>
        </w:rPr>
      </w:pPr>
      <w:r w:rsidRPr="008A3CF8">
        <w:rPr>
          <w:b/>
          <w:bCs/>
        </w:rPr>
        <w:t>5</w:t>
      </w:r>
      <w:r w:rsidRPr="008A3CF8">
        <w:rPr>
          <w:b/>
          <w:bCs/>
        </w:rPr>
        <w:tab/>
      </w:r>
      <w:r w:rsidR="005C183E" w:rsidRPr="005C183E">
        <w:rPr>
          <w:b/>
          <w:bCs/>
        </w:rPr>
        <w:t xml:space="preserve">Discussion on the term </w:t>
      </w:r>
      <w:r w:rsidR="001B637C" w:rsidRPr="001B637C">
        <w:rPr>
          <w:b/>
          <w:bCs/>
        </w:rPr>
        <w:t>"non-discriminatory"</w:t>
      </w:r>
    </w:p>
    <w:p w14:paraId="4B0C0FB4" w14:textId="29231323" w:rsidR="008A3CF8" w:rsidRPr="006A0BAD" w:rsidRDefault="008A3CF8" w:rsidP="00CF7AD6">
      <w:pPr>
        <w:ind w:left="573" w:hanging="573"/>
        <w:rPr>
          <w:i/>
        </w:rPr>
      </w:pPr>
      <w:r>
        <w:t>5.1</w:t>
      </w:r>
      <w:r>
        <w:tab/>
      </w:r>
      <w:r w:rsidR="00CF7AD6">
        <w:t>The Rapporteur</w:t>
      </w:r>
      <w:r w:rsidR="001E0540">
        <w:t xml:space="preserve"> reminded the group that in its report the PP-18 </w:t>
      </w:r>
      <w:r w:rsidR="001E0540" w:rsidRPr="001E0540">
        <w:t>Committee 6 (Administration and Management)</w:t>
      </w:r>
      <w:r w:rsidR="001E0540">
        <w:t xml:space="preserve"> stated</w:t>
      </w:r>
      <w:r w:rsidR="006A0BAD">
        <w:t xml:space="preserve"> that</w:t>
      </w:r>
      <w:r w:rsidR="001E0540">
        <w:t xml:space="preserve"> </w:t>
      </w:r>
      <w:r w:rsidR="006A0BAD">
        <w:t>“</w:t>
      </w:r>
      <w:r w:rsidR="006A0BAD" w:rsidRPr="006A0BAD">
        <w:rPr>
          <w:i/>
        </w:rPr>
        <w:t xml:space="preserve">During the revision of Annex 1 to Resolution 71 (ITU Strategic Plan for 2020-2023), </w:t>
      </w:r>
      <w:r w:rsidR="001E0540" w:rsidRPr="006A0BAD">
        <w:rPr>
          <w:i/>
        </w:rPr>
        <w:t>several administrations stressed that the term "non-discriminatory" in relation to international standards is ambiguous and could lead to different interpretations, and for those reasons was not agreeable. However, being i</w:t>
      </w:r>
      <w:r w:rsidR="00110272" w:rsidRPr="006A0BAD">
        <w:rPr>
          <w:i/>
        </w:rPr>
        <w:t>n</w:t>
      </w:r>
      <w:r w:rsidR="001E0540" w:rsidRPr="006A0BAD">
        <w:rPr>
          <w:i/>
        </w:rPr>
        <w:t xml:space="preserve"> the original text from the PP-14, it was not opposed in the Strategic Plan for the 2020 - 2023 period, however, when discussing the Strategic Plan for the period 2024- 2027, and especially when discussing plans in the T-sector, a wording that describes the situation and creates no ambiguity should be found</w:t>
      </w:r>
      <w:r w:rsidR="006A0BAD">
        <w:rPr>
          <w:i/>
        </w:rPr>
        <w:t>”</w:t>
      </w:r>
      <w:r w:rsidR="001E0540" w:rsidRPr="006A0BAD">
        <w:rPr>
          <w:i/>
        </w:rPr>
        <w:t>.</w:t>
      </w:r>
    </w:p>
    <w:p w14:paraId="6CBF3FA3" w14:textId="79610ED9" w:rsidR="00CF7AD6" w:rsidRDefault="00CF7AD6" w:rsidP="00934E61">
      <w:pPr>
        <w:ind w:left="573" w:hanging="573"/>
      </w:pPr>
      <w:r>
        <w:t>5.2</w:t>
      </w:r>
      <w:r>
        <w:tab/>
      </w:r>
      <w:r w:rsidR="006E306C">
        <w:t xml:space="preserve">Based on his understanding of COM6 recommendation, </w:t>
      </w:r>
      <w:r w:rsidR="001E0540">
        <w:t xml:space="preserve">Mr Bruce Gracie, TSAG Chairman, </w:t>
      </w:r>
      <w:r w:rsidR="001C3F0B">
        <w:t>explained the relationship between the various entities involved in trying to clarify the term</w:t>
      </w:r>
      <w:r w:rsidR="00934E61">
        <w:t>.</w:t>
      </w:r>
      <w:r w:rsidR="001C3F0B">
        <w:t xml:space="preserve"> The issue should be discussed at TSAG and any idea and clarification would be reflected in the report of TSAG to WTSA. WTSA would then advise </w:t>
      </w:r>
      <w:r w:rsidR="006E306C">
        <w:t xml:space="preserve">next </w:t>
      </w:r>
      <w:r w:rsidR="001C3F0B">
        <w:t>PP.</w:t>
      </w:r>
    </w:p>
    <w:p w14:paraId="67BB3C47" w14:textId="23FA0DDE" w:rsidR="00934E61" w:rsidRDefault="00934E61" w:rsidP="00934E61">
      <w:pPr>
        <w:ind w:left="573" w:hanging="573"/>
      </w:pPr>
      <w:r>
        <w:t>5.3</w:t>
      </w:r>
      <w:r>
        <w:tab/>
      </w:r>
      <w:r w:rsidR="008A4B95">
        <w:t xml:space="preserve">Mr Gracie informed the group that the term </w:t>
      </w:r>
      <w:r w:rsidR="001B637C" w:rsidRPr="001B637C">
        <w:t>"non-discriminatory"</w:t>
      </w:r>
      <w:r w:rsidR="001B637C">
        <w:t xml:space="preserve"> </w:t>
      </w:r>
      <w:r w:rsidR="008A4B95">
        <w:t>in the context of PP Resolution 64 is clear</w:t>
      </w:r>
      <w:r w:rsidR="00175D6B">
        <w:t>.</w:t>
      </w:r>
      <w:r w:rsidR="008A4B95">
        <w:t xml:space="preserve"> The term </w:t>
      </w:r>
      <w:r w:rsidR="001B637C" w:rsidRPr="001B637C">
        <w:t>"non-discriminatory"</w:t>
      </w:r>
      <w:r w:rsidR="001B637C">
        <w:t xml:space="preserve"> </w:t>
      </w:r>
      <w:r w:rsidR="008A4B95">
        <w:t>in describing a standard (PP R</w:t>
      </w:r>
      <w:r w:rsidR="001B637C">
        <w:t>esolution 71) is the real issue.</w:t>
      </w:r>
    </w:p>
    <w:p w14:paraId="0BAA19B8" w14:textId="32E03CE8" w:rsidR="000E2934" w:rsidRDefault="000E2934" w:rsidP="00934E61">
      <w:pPr>
        <w:ind w:left="573" w:hanging="573"/>
      </w:pPr>
      <w:r>
        <w:t>5.4</w:t>
      </w:r>
      <w:r>
        <w:tab/>
      </w:r>
      <w:r w:rsidR="00AB414C">
        <w:t>Two countries wondered why the discussion on this term should be re-opened, what triggered to have this item in the agenda. They reminded the group that lengthy discussions already took place and that a consensus was reached during PP-18</w:t>
      </w:r>
      <w:r w:rsidR="0060135E">
        <w:t>.</w:t>
      </w:r>
      <w:r w:rsidR="00AB414C">
        <w:t xml:space="preserve"> </w:t>
      </w:r>
      <w:proofErr w:type="gramStart"/>
      <w:r w:rsidR="00AB414C">
        <w:t>Furthermore</w:t>
      </w:r>
      <w:proofErr w:type="gramEnd"/>
      <w:r w:rsidR="00AB414C">
        <w:t xml:space="preserve"> any discussion should be </w:t>
      </w:r>
      <w:r w:rsidR="00110272">
        <w:t>supported by</w:t>
      </w:r>
      <w:r w:rsidR="00AB414C">
        <w:t xml:space="preserve"> </w:t>
      </w:r>
      <w:r w:rsidR="00110272">
        <w:t xml:space="preserve">a </w:t>
      </w:r>
      <w:r w:rsidR="00AB414C">
        <w:t>contribution.</w:t>
      </w:r>
    </w:p>
    <w:p w14:paraId="7B5EE792" w14:textId="2FEBA969" w:rsidR="0060135E" w:rsidRDefault="00DA4E30" w:rsidP="00934E61">
      <w:pPr>
        <w:ind w:left="573" w:hanging="573"/>
        <w:rPr>
          <w:rFonts w:asciiTheme="majorBidi" w:hAnsiTheme="majorBidi" w:cstheme="majorBidi"/>
          <w:bCs/>
        </w:rPr>
      </w:pPr>
      <w:r w:rsidRPr="00E75A1F">
        <w:rPr>
          <w:rFonts w:asciiTheme="majorBidi" w:hAnsiTheme="majorBidi" w:cstheme="majorBidi"/>
          <w:bCs/>
        </w:rPr>
        <w:t>5.5</w:t>
      </w:r>
      <w:r w:rsidRPr="00E75A1F">
        <w:rPr>
          <w:rFonts w:asciiTheme="majorBidi" w:hAnsiTheme="majorBidi" w:cstheme="majorBidi"/>
          <w:bCs/>
        </w:rPr>
        <w:tab/>
        <w:t xml:space="preserve">The Rapporteur </w:t>
      </w:r>
      <w:r w:rsidR="00AB414C">
        <w:rPr>
          <w:rFonts w:asciiTheme="majorBidi" w:hAnsiTheme="majorBidi" w:cstheme="majorBidi"/>
          <w:bCs/>
        </w:rPr>
        <w:t>concluded that it will be taken note of these comments</w:t>
      </w:r>
      <w:r w:rsidR="00CB652F">
        <w:rPr>
          <w:rFonts w:asciiTheme="majorBidi" w:hAnsiTheme="majorBidi" w:cstheme="majorBidi"/>
          <w:bCs/>
        </w:rPr>
        <w:t>, and that to re-open the discussion, contributions should be sent to the next TSAG meeting.</w:t>
      </w:r>
      <w:r w:rsidR="00AB414C">
        <w:rPr>
          <w:rFonts w:asciiTheme="majorBidi" w:hAnsiTheme="majorBidi" w:cstheme="majorBidi"/>
          <w:bCs/>
        </w:rPr>
        <w:t xml:space="preserve"> </w:t>
      </w:r>
    </w:p>
    <w:p w14:paraId="7ECEEAA5" w14:textId="77777777" w:rsidR="00110272" w:rsidRPr="00E75A1F" w:rsidRDefault="00110272" w:rsidP="00934E61">
      <w:pPr>
        <w:ind w:left="573" w:hanging="573"/>
        <w:rPr>
          <w:rFonts w:asciiTheme="majorBidi" w:hAnsiTheme="majorBidi" w:cstheme="majorBidi"/>
          <w:bCs/>
        </w:rPr>
      </w:pPr>
    </w:p>
    <w:p w14:paraId="5588ECE3" w14:textId="2A9C272B" w:rsidR="006F5244" w:rsidRPr="00600EE8" w:rsidRDefault="00CB652F" w:rsidP="006F5244">
      <w:pPr>
        <w:tabs>
          <w:tab w:val="left" w:pos="570"/>
        </w:tabs>
        <w:spacing w:before="240"/>
        <w:ind w:left="573" w:hanging="573"/>
        <w:rPr>
          <w:b/>
          <w:bCs/>
        </w:rPr>
      </w:pPr>
      <w:r>
        <w:rPr>
          <w:b/>
          <w:bCs/>
        </w:rPr>
        <w:t>6</w:t>
      </w:r>
      <w:r w:rsidR="00EF558A" w:rsidRPr="00600EE8">
        <w:rPr>
          <w:b/>
          <w:bCs/>
        </w:rPr>
        <w:tab/>
      </w:r>
      <w:r w:rsidR="00862D02" w:rsidRPr="00600EE8">
        <w:rPr>
          <w:b/>
          <w:bCs/>
        </w:rPr>
        <w:t>Any other business (AOB)</w:t>
      </w:r>
    </w:p>
    <w:p w14:paraId="173AE149" w14:textId="6C95E687" w:rsidR="00862D02" w:rsidRDefault="00862D02" w:rsidP="00592A59">
      <w:pPr>
        <w:tabs>
          <w:tab w:val="left" w:pos="570"/>
        </w:tabs>
        <w:ind w:left="573" w:hanging="573"/>
      </w:pPr>
      <w:r w:rsidRPr="00600EE8">
        <w:t>None.</w:t>
      </w:r>
    </w:p>
    <w:p w14:paraId="4DB9B29E" w14:textId="77777777" w:rsidR="00110272" w:rsidRPr="00600EE8" w:rsidRDefault="00110272" w:rsidP="00592A59">
      <w:pPr>
        <w:tabs>
          <w:tab w:val="left" w:pos="570"/>
        </w:tabs>
        <w:ind w:left="573" w:hanging="573"/>
      </w:pPr>
    </w:p>
    <w:p w14:paraId="4BA768DC" w14:textId="53B1F2D2" w:rsidR="00862D02" w:rsidRPr="00600EE8" w:rsidRDefault="00CB652F" w:rsidP="0098753C">
      <w:pPr>
        <w:keepNext/>
        <w:keepLines/>
        <w:tabs>
          <w:tab w:val="left" w:pos="570"/>
        </w:tabs>
        <w:spacing w:before="240"/>
        <w:ind w:left="573" w:hanging="573"/>
        <w:rPr>
          <w:b/>
          <w:bCs/>
        </w:rPr>
      </w:pPr>
      <w:r>
        <w:rPr>
          <w:b/>
          <w:bCs/>
        </w:rPr>
        <w:t>7</w:t>
      </w:r>
      <w:r w:rsidR="00862D02" w:rsidRPr="00600EE8">
        <w:rPr>
          <w:b/>
          <w:bCs/>
        </w:rPr>
        <w:tab/>
        <w:t>Closure of the meeting</w:t>
      </w:r>
    </w:p>
    <w:p w14:paraId="706E9FFA" w14:textId="155FE281" w:rsidR="00862D02" w:rsidRPr="00600EE8" w:rsidRDefault="0003494E" w:rsidP="0098753C">
      <w:pPr>
        <w:keepNext/>
        <w:keepLines/>
        <w:tabs>
          <w:tab w:val="left" w:pos="720"/>
        </w:tabs>
        <w:rPr>
          <w:rFonts w:asciiTheme="majorBidi" w:eastAsia="Batang" w:hAnsiTheme="majorBidi" w:cstheme="majorBidi"/>
        </w:rPr>
      </w:pPr>
      <w:r w:rsidRPr="00600EE8">
        <w:t>The Rapporteur</w:t>
      </w:r>
      <w:r w:rsidR="00862D02" w:rsidRPr="00600EE8">
        <w:t xml:space="preserve"> thanked all participants for t</w:t>
      </w:r>
      <w:r w:rsidR="00CB652F">
        <w:t>heir attendance in this meeting,</w:t>
      </w:r>
      <w:r w:rsidR="00862D02" w:rsidRPr="00600EE8">
        <w:rPr>
          <w:rFonts w:asciiTheme="majorBidi" w:eastAsia="Batang" w:hAnsiTheme="majorBidi" w:cstheme="majorBidi"/>
        </w:rPr>
        <w:t xml:space="preserve"> and TSB for its suppor</w:t>
      </w:r>
      <w:r w:rsidR="00B73A51" w:rsidRPr="00600EE8">
        <w:rPr>
          <w:rFonts w:asciiTheme="majorBidi" w:eastAsia="Batang" w:hAnsiTheme="majorBidi" w:cstheme="majorBidi"/>
        </w:rPr>
        <w:t>t</w:t>
      </w:r>
      <w:r w:rsidR="00862D02" w:rsidRPr="00600EE8">
        <w:rPr>
          <w:rFonts w:asciiTheme="majorBidi" w:eastAsia="Batang" w:hAnsiTheme="majorBidi" w:cstheme="majorBidi"/>
        </w:rPr>
        <w:t>.</w:t>
      </w:r>
    </w:p>
    <w:p w14:paraId="1B325B26" w14:textId="4F092C32" w:rsidR="001116FD" w:rsidRDefault="00862D02" w:rsidP="00702CF0">
      <w:pPr>
        <w:tabs>
          <w:tab w:val="left" w:pos="570"/>
        </w:tabs>
      </w:pPr>
      <w:r w:rsidRPr="00600EE8">
        <w:t>The meeting was closed around 1</w:t>
      </w:r>
      <w:r w:rsidR="00B73A51" w:rsidRPr="00600EE8">
        <w:t>6</w:t>
      </w:r>
      <w:r w:rsidR="00943AE0">
        <w:t>0</w:t>
      </w:r>
      <w:r w:rsidR="00B73A51" w:rsidRPr="00600EE8">
        <w:t>0</w:t>
      </w:r>
      <w:r w:rsidR="00627B37" w:rsidRPr="00600EE8">
        <w:t xml:space="preserve"> hours</w:t>
      </w:r>
      <w:r w:rsidR="00B3439C" w:rsidRPr="00600EE8">
        <w:t xml:space="preserve"> </w:t>
      </w:r>
      <w:r w:rsidR="00B73A51" w:rsidRPr="00600EE8">
        <w:t>Geneva time</w:t>
      </w:r>
      <w:r w:rsidRPr="00600EE8">
        <w:t>.</w:t>
      </w:r>
    </w:p>
    <w:p w14:paraId="2DF15A60" w14:textId="1B5604DE" w:rsidR="00227A1A" w:rsidRDefault="00227A1A" w:rsidP="00702CF0">
      <w:pPr>
        <w:tabs>
          <w:tab w:val="left" w:pos="570"/>
        </w:tabs>
      </w:pPr>
    </w:p>
    <w:p w14:paraId="4E056BAD" w14:textId="21895376" w:rsidR="00227A1A" w:rsidRDefault="00227A1A" w:rsidP="00702CF0">
      <w:pPr>
        <w:tabs>
          <w:tab w:val="left" w:pos="570"/>
        </w:tabs>
      </w:pPr>
    </w:p>
    <w:p w14:paraId="2C53A78A" w14:textId="60B546C2" w:rsidR="00227A1A" w:rsidRDefault="00227A1A" w:rsidP="00702CF0">
      <w:pPr>
        <w:tabs>
          <w:tab w:val="left" w:pos="570"/>
        </w:tabs>
      </w:pPr>
    </w:p>
    <w:p w14:paraId="653150F9" w14:textId="11001615" w:rsidR="009D4EEC" w:rsidRPr="008C13C6" w:rsidRDefault="009D4EEC" w:rsidP="001116FD">
      <w:pPr>
        <w:pStyle w:val="Heading1"/>
        <w:pageBreakBefore/>
        <w:numPr>
          <w:ilvl w:val="0"/>
          <w:numId w:val="0"/>
        </w:numPr>
        <w:ind w:left="431"/>
        <w:jc w:val="center"/>
      </w:pPr>
      <w:bookmarkStart w:id="0" w:name="_Annex_1_–"/>
      <w:bookmarkEnd w:id="0"/>
      <w:r w:rsidRPr="008C13C6">
        <w:lastRenderedPageBreak/>
        <w:t xml:space="preserve">Annex 1 – List of participants of the </w:t>
      </w:r>
      <w:r w:rsidR="00676E15">
        <w:t>9</w:t>
      </w:r>
      <w:r w:rsidRPr="008C13C6">
        <w:t xml:space="preserve"> </w:t>
      </w:r>
      <w:r w:rsidR="00676E15">
        <w:t>Novem</w:t>
      </w:r>
      <w:r w:rsidRPr="008C13C6">
        <w:t>ber 2020 TSAG RG-S</w:t>
      </w:r>
      <w:r w:rsidR="00676E15">
        <w:t>OP</w:t>
      </w:r>
      <w:r w:rsidRPr="008C13C6">
        <w:t xml:space="preserve"> e-meeting</w:t>
      </w:r>
    </w:p>
    <w:p w14:paraId="2FFC5E56" w14:textId="1A50E042" w:rsidR="009D4EEC" w:rsidRPr="008C13C6" w:rsidRDefault="009D4EEC" w:rsidP="009D4EEC">
      <w:pPr>
        <w:spacing w:after="240"/>
      </w:pPr>
      <w:r w:rsidRPr="008C13C6">
        <w:t xml:space="preserve">The list includes the participants from the </w:t>
      </w:r>
      <w:r w:rsidR="00676E15" w:rsidRPr="00676E15">
        <w:t xml:space="preserve">9 November </w:t>
      </w:r>
      <w:r w:rsidRPr="008C13C6">
        <w:t>2020 TSAG RG-S</w:t>
      </w:r>
      <w:r w:rsidR="00676E15">
        <w:t>OP</w:t>
      </w:r>
      <w:r w:rsidRPr="008C13C6">
        <w:t xml:space="preserve"> e-meeting.</w:t>
      </w:r>
    </w:p>
    <w:tbl>
      <w:tblPr>
        <w:tblW w:w="0" w:type="auto"/>
        <w:tblCellSpacing w:w="0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8"/>
        <w:gridCol w:w="2971"/>
        <w:gridCol w:w="3783"/>
      </w:tblGrid>
      <w:tr w:rsidR="0087129A" w:rsidRPr="002478EA" w14:paraId="4C6EE2F9" w14:textId="77777777" w:rsidTr="002C2E5A">
        <w:trPr>
          <w:cantSplit/>
          <w:trHeight w:val="450"/>
          <w:tblHeader/>
          <w:tblCellSpacing w:w="0" w:type="dxa"/>
        </w:trPr>
        <w:tc>
          <w:tcPr>
            <w:tcW w:w="2808" w:type="dxa"/>
            <w:shd w:val="clear" w:color="auto" w:fill="F7F7F7"/>
            <w:vAlign w:val="center"/>
          </w:tcPr>
          <w:p w14:paraId="7FBBE912" w14:textId="77777777" w:rsidR="009D4EEC" w:rsidRPr="002478EA" w:rsidRDefault="009D4EEC" w:rsidP="00EF0F0F">
            <w:pPr>
              <w:spacing w:before="60" w:after="60"/>
              <w:jc w:val="center"/>
              <w:rPr>
                <w:b/>
                <w:bCs/>
              </w:rPr>
            </w:pPr>
            <w:r w:rsidRPr="002478EA">
              <w:rPr>
                <w:b/>
                <w:bCs/>
              </w:rPr>
              <w:t>Name</w:t>
            </w:r>
          </w:p>
        </w:tc>
        <w:tc>
          <w:tcPr>
            <w:tcW w:w="2971" w:type="dxa"/>
            <w:shd w:val="clear" w:color="auto" w:fill="F7F7F7"/>
            <w:vAlign w:val="center"/>
          </w:tcPr>
          <w:p w14:paraId="66E963F4" w14:textId="77777777" w:rsidR="009D4EEC" w:rsidRPr="002478EA" w:rsidRDefault="009D4EEC" w:rsidP="00EF0F0F">
            <w:pPr>
              <w:spacing w:before="60" w:after="60"/>
              <w:jc w:val="center"/>
              <w:rPr>
                <w:b/>
                <w:bCs/>
              </w:rPr>
            </w:pPr>
            <w:r w:rsidRPr="002478EA">
              <w:rPr>
                <w:b/>
                <w:bCs/>
              </w:rPr>
              <w:t>Affiliation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22AC70C4" w14:textId="77777777" w:rsidR="009D4EEC" w:rsidRPr="002478EA" w:rsidRDefault="009D4EEC" w:rsidP="00EF0F0F">
            <w:pPr>
              <w:spacing w:before="60" w:after="60"/>
              <w:jc w:val="center"/>
              <w:rPr>
                <w:b/>
                <w:bCs/>
              </w:rPr>
            </w:pPr>
            <w:r w:rsidRPr="002478EA">
              <w:rPr>
                <w:b/>
                <w:bCs/>
              </w:rPr>
              <w:t>E-mail</w:t>
            </w:r>
          </w:p>
        </w:tc>
      </w:tr>
      <w:tr w:rsidR="00B27DF4" w:rsidRPr="002478EA" w14:paraId="7489F46B" w14:textId="77777777" w:rsidTr="002C2E5A">
        <w:trPr>
          <w:trHeight w:val="395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5109174A" w14:textId="77777777" w:rsidR="00B27DF4" w:rsidRPr="002478EA" w:rsidRDefault="00B27DF4" w:rsidP="00EF0F0F">
            <w:pPr>
              <w:spacing w:before="60" w:after="60"/>
              <w:rPr>
                <w:rFonts w:eastAsia="Malgun Gothic"/>
              </w:rPr>
            </w:pPr>
            <w:r w:rsidRPr="002478EA">
              <w:t>AL ALI, Jasim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64CF408E" w14:textId="77777777" w:rsidR="00B27DF4" w:rsidRPr="002478EA" w:rsidRDefault="00B27DF4" w:rsidP="00EF0F0F">
            <w:pPr>
              <w:spacing w:before="60" w:after="60"/>
            </w:pPr>
            <w:r w:rsidRPr="002478EA">
              <w:t>United Arab Emirates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EC7D25" w14:textId="77777777" w:rsidR="00B27DF4" w:rsidRPr="002478EA" w:rsidRDefault="00696C4A" w:rsidP="00EF0F0F">
            <w:pPr>
              <w:spacing w:before="60" w:after="60"/>
            </w:pPr>
            <w:hyperlink r:id="rId19" w:history="1">
              <w:r w:rsidR="00B27DF4" w:rsidRPr="002478EA">
                <w:rPr>
                  <w:rStyle w:val="Hyperlink"/>
                </w:rPr>
                <w:t>jasim.alali@tra.gov.ae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104093C1" w14:textId="77777777" w:rsidTr="002C2E5A">
        <w:trPr>
          <w:trHeight w:val="395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56428F22" w14:textId="77777777" w:rsidR="00B27DF4" w:rsidRPr="002478EA" w:rsidRDefault="00B27DF4" w:rsidP="00EF0F0F">
            <w:pPr>
              <w:spacing w:before="60" w:after="60"/>
            </w:pPr>
            <w:r w:rsidRPr="002478EA">
              <w:t>ALMNINI, Lara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5279E38B" w14:textId="77777777" w:rsidR="00B27DF4" w:rsidRPr="002478EA" w:rsidRDefault="00B27DF4" w:rsidP="00EF0F0F">
            <w:pPr>
              <w:spacing w:before="60" w:after="60"/>
            </w:pPr>
            <w:r w:rsidRPr="002478EA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1B1D52" w14:textId="77777777" w:rsidR="00B27DF4" w:rsidRPr="002478EA" w:rsidRDefault="00696C4A" w:rsidP="00EF0F0F">
            <w:pPr>
              <w:spacing w:before="60" w:after="60"/>
            </w:pPr>
            <w:hyperlink r:id="rId20" w:history="1">
              <w:r w:rsidR="00B27DF4" w:rsidRPr="002478EA">
                <w:rPr>
                  <w:rStyle w:val="Hyperlink"/>
                </w:rPr>
                <w:t>tsbtsag@itu.int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22DE28CD" w14:textId="77777777" w:rsidTr="002C2E5A">
        <w:trPr>
          <w:trHeight w:val="395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39D13D1E" w14:textId="77777777" w:rsidR="00B27DF4" w:rsidRPr="002478EA" w:rsidRDefault="00B27DF4" w:rsidP="00EF0F0F">
            <w:pPr>
              <w:spacing w:before="60" w:after="60"/>
            </w:pPr>
            <w:r w:rsidRPr="002478EA">
              <w:t>ALRUMAYH, Muath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2B2280B1" w14:textId="77777777" w:rsidR="00B27DF4" w:rsidRPr="002478EA" w:rsidRDefault="00B27DF4" w:rsidP="00EF0F0F">
            <w:pPr>
              <w:spacing w:before="60" w:after="60"/>
            </w:pPr>
            <w:r w:rsidRPr="002478EA">
              <w:t>Saudi Arabia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AFC324" w14:textId="77777777" w:rsidR="00B27DF4" w:rsidRPr="002478EA" w:rsidRDefault="00696C4A" w:rsidP="00EF0F0F">
            <w:pPr>
              <w:spacing w:before="60" w:after="60"/>
            </w:pPr>
            <w:hyperlink r:id="rId21" w:history="1">
              <w:r w:rsidR="00B27DF4" w:rsidRPr="002478EA">
                <w:rPr>
                  <w:rStyle w:val="Hyperlink"/>
                </w:rPr>
                <w:t>mrumayh@citc.gov.sa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35C0D887" w14:textId="77777777" w:rsidTr="002C2E5A">
        <w:trPr>
          <w:trHeight w:val="395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1248D83A" w14:textId="77777777" w:rsidR="00B27DF4" w:rsidRPr="002478EA" w:rsidRDefault="00B27DF4" w:rsidP="00EF0F0F">
            <w:pPr>
              <w:spacing w:before="60" w:after="60"/>
              <w:rPr>
                <w:rFonts w:eastAsia="Malgun Gothic"/>
              </w:rPr>
            </w:pPr>
            <w:r w:rsidRPr="002478EA">
              <w:rPr>
                <w:rFonts w:eastAsia="Malgun Gothic"/>
              </w:rPr>
              <w:t>AVELLANEDA, Oscar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0F9BF6C6" w14:textId="77777777" w:rsidR="00B27DF4" w:rsidRPr="002478EA" w:rsidRDefault="00B27DF4" w:rsidP="00EF0F0F">
            <w:pPr>
              <w:spacing w:before="60" w:after="60"/>
            </w:pPr>
            <w:r w:rsidRPr="002478EA">
              <w:t>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56CB44" w14:textId="77777777" w:rsidR="00B27DF4" w:rsidRPr="002478EA" w:rsidRDefault="00696C4A" w:rsidP="00EF0F0F">
            <w:pPr>
              <w:spacing w:before="60" w:after="60"/>
            </w:pPr>
            <w:hyperlink r:id="rId22" w:history="1">
              <w:r w:rsidR="00B27DF4" w:rsidRPr="002478EA">
                <w:rPr>
                  <w:rStyle w:val="Hyperlink"/>
                </w:rPr>
                <w:t>oscar.avellaneda@canada.ca</w:t>
              </w:r>
            </w:hyperlink>
            <w:r w:rsidR="00B27DF4" w:rsidRPr="002478EA">
              <w:t xml:space="preserve">; </w:t>
            </w:r>
          </w:p>
        </w:tc>
      </w:tr>
      <w:tr w:rsidR="00676E15" w:rsidRPr="002478EA" w14:paraId="34DE816F" w14:textId="77777777" w:rsidTr="002C2E5A">
        <w:trPr>
          <w:trHeight w:val="395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006D1A7F" w14:textId="0B0DA987" w:rsidR="00676E15" w:rsidRPr="002478EA" w:rsidRDefault="00676E15" w:rsidP="00EF0F0F">
            <w:pPr>
              <w:spacing w:before="60" w:after="60"/>
              <w:rPr>
                <w:rFonts w:eastAsia="Malgun Gothic"/>
              </w:rPr>
            </w:pPr>
            <w:r>
              <w:rPr>
                <w:rFonts w:eastAsia="Malgun Gothic"/>
              </w:rPr>
              <w:t>BA, Alassane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749E376D" w14:textId="3B9941E2" w:rsidR="00676E15" w:rsidRPr="002478EA" w:rsidRDefault="007D04DB" w:rsidP="00EF0F0F">
            <w:pPr>
              <w:spacing w:before="60" w:after="60"/>
            </w:pPr>
            <w:r>
              <w:t>SG/FRMD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C140C3" w14:textId="18178BAE" w:rsidR="00676E15" w:rsidRDefault="00696C4A" w:rsidP="00EF0F0F">
            <w:pPr>
              <w:spacing w:before="60" w:after="60"/>
            </w:pPr>
            <w:hyperlink r:id="rId23" w:history="1">
              <w:r w:rsidR="002C2E5A" w:rsidRPr="00BA5A03">
                <w:rPr>
                  <w:rStyle w:val="Hyperlink"/>
                </w:rPr>
                <w:t>alassane.ba@itu.int</w:t>
              </w:r>
            </w:hyperlink>
            <w:r w:rsidR="00676E15" w:rsidRPr="002478EA">
              <w:t>;</w:t>
            </w:r>
          </w:p>
        </w:tc>
      </w:tr>
      <w:tr w:rsidR="00676E15" w:rsidRPr="002478EA" w14:paraId="02D9D235" w14:textId="77777777" w:rsidTr="00E00E98">
        <w:trPr>
          <w:trHeight w:val="499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2CD11CA7" w14:textId="10405C13" w:rsidR="00676E15" w:rsidRPr="002478EA" w:rsidRDefault="002C2E5A" w:rsidP="00E90D53">
            <w:pPr>
              <w:spacing w:before="60" w:after="60"/>
              <w:rPr>
                <w:rFonts w:eastAsia="Malgun Gothic"/>
              </w:rPr>
            </w:pPr>
            <w:r w:rsidRPr="002C2E5A">
              <w:rPr>
                <w:rFonts w:eastAsia="Malgun Gothic"/>
              </w:rPr>
              <w:t xml:space="preserve">BAEZ CAMPOS, </w:t>
            </w:r>
            <w:r w:rsidR="00E90D53">
              <w:rPr>
                <w:rFonts w:eastAsia="Malgun Gothic"/>
              </w:rPr>
              <w:t>Claudia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6D44F055" w14:textId="432EA617" w:rsidR="00676E15" w:rsidRPr="002C2E5A" w:rsidRDefault="002C2E5A" w:rsidP="00E00E98">
            <w:pPr>
              <w:spacing w:before="0" w:after="60"/>
              <w:rPr>
                <w:rFonts w:eastAsia="Malgun Gothic"/>
              </w:rPr>
            </w:pPr>
            <w:r w:rsidRPr="002C2E5A">
              <w:rPr>
                <w:rFonts w:eastAsia="Malgun Gothic"/>
              </w:rPr>
              <w:t>Mexico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EB700B" w14:textId="5979F39D" w:rsidR="00676E15" w:rsidRDefault="00696C4A" w:rsidP="002C2E5A">
            <w:pPr>
              <w:spacing w:before="60" w:after="60"/>
              <w:rPr>
                <w:rFonts w:eastAsia="Malgun Gothic"/>
              </w:rPr>
            </w:pPr>
            <w:hyperlink r:id="rId24" w:history="1">
              <w:r w:rsidR="00BB1B4E" w:rsidRPr="00BA5A03">
                <w:rPr>
                  <w:rStyle w:val="Hyperlink"/>
                  <w:rFonts w:eastAsia="Malgun Gothic"/>
                </w:rPr>
                <w:t>claudia.baez@ift.org.mx</w:t>
              </w:r>
            </w:hyperlink>
          </w:p>
          <w:p w14:paraId="08C4D987" w14:textId="431B21C6" w:rsidR="00BB1B4E" w:rsidRPr="002C2E5A" w:rsidRDefault="00BB1B4E" w:rsidP="002C2E5A">
            <w:pPr>
              <w:spacing w:before="60" w:after="60"/>
              <w:rPr>
                <w:rFonts w:eastAsia="Malgun Gothic"/>
              </w:rPr>
            </w:pPr>
          </w:p>
        </w:tc>
      </w:tr>
      <w:tr w:rsidR="00B27DF4" w:rsidRPr="002478EA" w14:paraId="43A4582E" w14:textId="77777777" w:rsidTr="002C2E5A">
        <w:trPr>
          <w:trHeight w:val="395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423F9161" w14:textId="77777777" w:rsidR="00B27DF4" w:rsidRPr="002478EA" w:rsidRDefault="00B27DF4" w:rsidP="00EF0F0F">
            <w:pPr>
              <w:spacing w:before="60" w:after="60"/>
              <w:rPr>
                <w:rFonts w:eastAsia="Malgun Gothic"/>
              </w:rPr>
            </w:pPr>
            <w:r w:rsidRPr="002478EA">
              <w:rPr>
                <w:rFonts w:eastAsia="Malgun Gothic"/>
              </w:rPr>
              <w:t>BELHASSINE-CHERIF, Rim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1BB90404" w14:textId="3808554B" w:rsidR="00B27DF4" w:rsidRPr="002478EA" w:rsidRDefault="00B27DF4" w:rsidP="002C2E5A">
            <w:pPr>
              <w:spacing w:before="60" w:after="60"/>
            </w:pPr>
            <w:r w:rsidRPr="002478EA">
              <w:t>Tunisie</w:t>
            </w:r>
            <w:r w:rsidR="00E00E98">
              <w:t xml:space="preserve"> Téléc</w:t>
            </w:r>
            <w:r w:rsidR="004C4528">
              <w:t>o</w:t>
            </w:r>
            <w:r w:rsidR="00E00E98">
              <w:t>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DBD5C3" w14:textId="77777777" w:rsidR="00B27DF4" w:rsidRPr="002478EA" w:rsidRDefault="00696C4A" w:rsidP="00EF0F0F">
            <w:pPr>
              <w:spacing w:before="60" w:after="60"/>
            </w:pPr>
            <w:hyperlink r:id="rId25" w:history="1">
              <w:r w:rsidR="00B27DF4" w:rsidRPr="002478EA">
                <w:rPr>
                  <w:rStyle w:val="Hyperlink"/>
                </w:rPr>
                <w:t>Rim.Belhassine-Cherif@tunisietelecom.tn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204D0169" w14:textId="77777777" w:rsidTr="002C2E5A">
        <w:trPr>
          <w:trHeight w:val="395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12D7BB59" w14:textId="77777777" w:rsidR="00B27DF4" w:rsidRPr="002478EA" w:rsidRDefault="00B27DF4" w:rsidP="00EF0F0F">
            <w:pPr>
              <w:spacing w:before="60" w:after="60"/>
              <w:rPr>
                <w:rFonts w:eastAsia="Malgun Gothic"/>
              </w:rPr>
            </w:pPr>
            <w:r w:rsidRPr="002478EA">
              <w:rPr>
                <w:rFonts w:eastAsia="Malgun Gothic"/>
              </w:rPr>
              <w:t>BELHOUSSAIN, Gihane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793B089D" w14:textId="77777777" w:rsidR="00B27DF4" w:rsidRPr="002478EA" w:rsidRDefault="00B27DF4" w:rsidP="00EF0F0F">
            <w:pPr>
              <w:spacing w:before="60" w:after="60"/>
            </w:pPr>
            <w:r w:rsidRPr="002478EA">
              <w:t>Morocco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C67395" w14:textId="77777777" w:rsidR="00B27DF4" w:rsidRPr="002478EA" w:rsidRDefault="00696C4A" w:rsidP="00EF0F0F">
            <w:pPr>
              <w:spacing w:before="60" w:after="60"/>
            </w:pPr>
            <w:hyperlink r:id="rId26" w:history="1">
              <w:r w:rsidR="00B27DF4" w:rsidRPr="002478EA">
                <w:rPr>
                  <w:rStyle w:val="Hyperlink"/>
                </w:rPr>
                <w:t>belhoussain@anrt.ma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1D03BC6C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453BCA4C" w14:textId="77777777" w:rsidR="00B27DF4" w:rsidRPr="002478EA" w:rsidRDefault="00B27DF4" w:rsidP="00EF0F0F">
            <w:pPr>
              <w:spacing w:before="60" w:after="60"/>
              <w:rPr>
                <w:rFonts w:eastAsia="Malgun Gothic"/>
              </w:rPr>
            </w:pPr>
            <w:r w:rsidRPr="002478EA">
              <w:rPr>
                <w:rFonts w:eastAsia="Malgun Gothic"/>
              </w:rPr>
              <w:t>BIGI, Fabio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21CCA572" w14:textId="61D9468B" w:rsidR="00B27DF4" w:rsidRPr="002478EA" w:rsidRDefault="00B27DF4" w:rsidP="00EF0F0F">
            <w:pPr>
              <w:spacing w:before="60" w:after="60"/>
            </w:pPr>
            <w:r w:rsidRPr="002478EA">
              <w:t>Italy</w:t>
            </w:r>
            <w:r w:rsidR="00A42DA1">
              <w:t>, Chairman ISCG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F3C61A" w14:textId="77777777" w:rsidR="00B27DF4" w:rsidRPr="002478EA" w:rsidRDefault="00696C4A" w:rsidP="00EF0F0F">
            <w:pPr>
              <w:spacing w:before="60" w:after="60"/>
            </w:pPr>
            <w:hyperlink r:id="rId27" w:history="1">
              <w:r w:rsidR="00B27DF4" w:rsidRPr="002478EA">
                <w:rPr>
                  <w:rStyle w:val="Hyperlink"/>
                </w:rPr>
                <w:t>fabio.bigi@virgilio.it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5E54396B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0D062942" w14:textId="77777777" w:rsidR="00B27DF4" w:rsidRPr="002478EA" w:rsidRDefault="00B27DF4" w:rsidP="00EF0F0F">
            <w:pPr>
              <w:spacing w:before="60" w:after="60"/>
              <w:rPr>
                <w:rFonts w:eastAsia="Malgun Gothic"/>
              </w:rPr>
            </w:pPr>
            <w:r w:rsidRPr="002478EA">
              <w:rPr>
                <w:rFonts w:eastAsia="Malgun Gothic"/>
              </w:rPr>
              <w:t>CHERKESOV, Dmitry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406978B5" w14:textId="77777777" w:rsidR="00B27DF4" w:rsidRPr="002478EA" w:rsidRDefault="00B27DF4" w:rsidP="00EF0F0F">
            <w:pPr>
              <w:spacing w:before="60" w:after="60"/>
            </w:pPr>
            <w:r w:rsidRPr="002478EA">
              <w:t>Russian Federation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488648" w14:textId="77777777" w:rsidR="00B27DF4" w:rsidRPr="002478EA" w:rsidRDefault="00696C4A" w:rsidP="00EF0F0F">
            <w:pPr>
              <w:spacing w:before="60" w:after="60"/>
            </w:pPr>
            <w:hyperlink r:id="rId28" w:history="1">
              <w:r w:rsidR="00B27DF4" w:rsidRPr="002478EA">
                <w:rPr>
                  <w:rStyle w:val="Hyperlink"/>
                </w:rPr>
                <w:t>dcherkesov@gmail.com</w:t>
              </w:r>
            </w:hyperlink>
            <w:r w:rsidR="00B27DF4" w:rsidRPr="002478EA">
              <w:t xml:space="preserve">; </w:t>
            </w:r>
          </w:p>
        </w:tc>
      </w:tr>
      <w:tr w:rsidR="00415C32" w:rsidRPr="002478EA" w14:paraId="5C973629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152D0AF8" w14:textId="1E1FA169" w:rsidR="00415C32" w:rsidRPr="002478EA" w:rsidRDefault="00415C32" w:rsidP="00EF0F0F">
            <w:pPr>
              <w:spacing w:before="60" w:after="60"/>
            </w:pPr>
            <w:r>
              <w:t>DARWISH, Adel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7C0A86C2" w14:textId="0907DB4C" w:rsidR="00415C32" w:rsidRPr="002478EA" w:rsidRDefault="00415C32" w:rsidP="00415C32">
            <w:pPr>
              <w:spacing w:before="60" w:after="60"/>
            </w:pPr>
            <w:r>
              <w:t>ITU/R.O. ARB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E0C94C" w14:textId="10150689" w:rsidR="00415C32" w:rsidRDefault="00696C4A" w:rsidP="00EF0F0F">
            <w:pPr>
              <w:spacing w:before="60" w:after="60"/>
            </w:pPr>
            <w:hyperlink r:id="rId29" w:history="1">
              <w:r w:rsidR="00415C32" w:rsidRPr="003E2FB8">
                <w:rPr>
                  <w:rStyle w:val="Hyperlink"/>
                </w:rPr>
                <w:t>adel.darwish@itu.int</w:t>
              </w:r>
            </w:hyperlink>
            <w:r w:rsidR="00415C32">
              <w:t xml:space="preserve"> </w:t>
            </w:r>
          </w:p>
        </w:tc>
      </w:tr>
      <w:tr w:rsidR="00B27DF4" w:rsidRPr="002478EA" w14:paraId="3974E7DA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602B9FBA" w14:textId="77777777" w:rsidR="00B27DF4" w:rsidRPr="002478EA" w:rsidRDefault="00B27DF4" w:rsidP="00EF0F0F">
            <w:pPr>
              <w:spacing w:before="60" w:after="60"/>
              <w:rPr>
                <w:rFonts w:eastAsia="Malgun Gothic"/>
              </w:rPr>
            </w:pPr>
            <w:r w:rsidRPr="002478EA">
              <w:t>DEKANIC, Ena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049B84F5" w14:textId="77777777" w:rsidR="00B27DF4" w:rsidRPr="002478EA" w:rsidRDefault="00B27DF4" w:rsidP="00EF0F0F">
            <w:pPr>
              <w:spacing w:before="60" w:after="60"/>
            </w:pPr>
            <w:r w:rsidRPr="002478EA">
              <w:t>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484B12" w14:textId="77777777" w:rsidR="00B27DF4" w:rsidRPr="002478EA" w:rsidRDefault="00696C4A" w:rsidP="00EF0F0F">
            <w:pPr>
              <w:spacing w:before="60" w:after="60"/>
            </w:pPr>
            <w:hyperlink r:id="rId30" w:history="1">
              <w:r w:rsidR="00B27DF4" w:rsidRPr="002478EA">
                <w:rPr>
                  <w:rStyle w:val="Hyperlink"/>
                </w:rPr>
                <w:t>Ena.Dekanic@fcc.gov</w:t>
              </w:r>
            </w:hyperlink>
            <w:r w:rsidR="00B27DF4" w:rsidRPr="002478EA">
              <w:t xml:space="preserve">; </w:t>
            </w:r>
          </w:p>
        </w:tc>
      </w:tr>
      <w:tr w:rsidR="00B27DF4" w:rsidRPr="002C2E5A" w14:paraId="11E2101C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54EF68C4" w14:textId="210FE33B" w:rsidR="00B27DF4" w:rsidRPr="002478EA" w:rsidRDefault="002C2E5A" w:rsidP="002C2E5A">
            <w:pPr>
              <w:spacing w:before="60" w:after="60"/>
            </w:pPr>
            <w:r>
              <w:t>DEPOISIER</w:t>
            </w:r>
            <w:r w:rsidR="00B27DF4" w:rsidRPr="002478EA">
              <w:t xml:space="preserve">, </w:t>
            </w:r>
            <w:r>
              <w:t>Hugues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7F93077C" w14:textId="2786FBFC" w:rsidR="00B27DF4" w:rsidRPr="002478EA" w:rsidRDefault="007D04DB" w:rsidP="00EF0F0F">
            <w:pPr>
              <w:spacing w:before="60" w:after="60"/>
            </w:pPr>
            <w:r>
              <w:t>SG/FRMD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93098C" w14:textId="4EC6BC54" w:rsidR="00B27DF4" w:rsidRPr="002C2E5A" w:rsidRDefault="00696C4A" w:rsidP="00EF0F0F">
            <w:pPr>
              <w:spacing w:before="60" w:after="60"/>
              <w:rPr>
                <w:lang w:val="fr-FR"/>
              </w:rPr>
            </w:pPr>
            <w:hyperlink r:id="rId31" w:history="1">
              <w:r w:rsidR="008D4381" w:rsidRPr="00BA5A03">
                <w:rPr>
                  <w:rStyle w:val="Hyperlink"/>
                  <w:lang w:val="fr-FR"/>
                </w:rPr>
                <w:t>hugues.depoisier@itu.int</w:t>
              </w:r>
            </w:hyperlink>
            <w:r w:rsidR="00B27DF4" w:rsidRPr="002C2E5A">
              <w:rPr>
                <w:lang w:val="fr-FR"/>
              </w:rPr>
              <w:t xml:space="preserve">; </w:t>
            </w:r>
          </w:p>
        </w:tc>
      </w:tr>
      <w:tr w:rsidR="008D4381" w:rsidRPr="002C2E5A" w14:paraId="45287780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06361F6D" w14:textId="654F558D" w:rsidR="008D4381" w:rsidRPr="002C2E5A" w:rsidRDefault="008D4381" w:rsidP="008D4381">
            <w:pPr>
              <w:spacing w:before="60" w:after="60"/>
              <w:rPr>
                <w:rFonts w:eastAsia="Malgun Gothic"/>
                <w:lang w:val="fr-FR"/>
              </w:rPr>
            </w:pPr>
            <w:r w:rsidRPr="008D4381">
              <w:rPr>
                <w:rFonts w:eastAsia="Malgun Gothic"/>
                <w:lang w:val="fr-FR"/>
              </w:rPr>
              <w:t>D</w:t>
            </w:r>
            <w:r>
              <w:rPr>
                <w:rFonts w:eastAsia="Malgun Gothic"/>
                <w:lang w:val="fr-FR"/>
              </w:rPr>
              <w:t xml:space="preserve">OLMATOV, </w:t>
            </w:r>
            <w:r w:rsidRPr="008D4381">
              <w:rPr>
                <w:rFonts w:eastAsia="Malgun Gothic"/>
                <w:lang w:val="fr-FR"/>
              </w:rPr>
              <w:t>Vasily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65605271" w14:textId="5BB2B736" w:rsidR="008D4381" w:rsidRPr="002C2E5A" w:rsidRDefault="008D4381" w:rsidP="008D4381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Russian Federation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479B95" w14:textId="679D577F" w:rsidR="008D4381" w:rsidRDefault="00696C4A" w:rsidP="008D4381">
            <w:pPr>
              <w:spacing w:before="0"/>
            </w:pPr>
            <w:hyperlink r:id="rId32" w:history="1">
              <w:r w:rsidR="008D4381" w:rsidRPr="00BA5A03">
                <w:rPr>
                  <w:rStyle w:val="Hyperlink"/>
                  <w:rFonts w:ascii="Calibri" w:hAnsi="Calibri"/>
                  <w:sz w:val="22"/>
                  <w:szCs w:val="22"/>
                </w:rPr>
                <w:t>v.dolmatov@minsvyaz.ru</w:t>
              </w:r>
            </w:hyperlink>
          </w:p>
        </w:tc>
      </w:tr>
      <w:tr w:rsidR="00B27DF4" w:rsidRPr="002C2E5A" w14:paraId="39B69F9B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2890CA41" w14:textId="77777777" w:rsidR="00B27DF4" w:rsidRPr="002C2E5A" w:rsidRDefault="00B27DF4" w:rsidP="00EF0F0F">
            <w:pPr>
              <w:spacing w:before="60" w:after="60"/>
              <w:rPr>
                <w:rFonts w:eastAsia="Malgun Gothic"/>
                <w:lang w:val="fr-FR"/>
              </w:rPr>
            </w:pPr>
            <w:r w:rsidRPr="002C2E5A">
              <w:rPr>
                <w:rFonts w:eastAsia="Malgun Gothic"/>
                <w:lang w:val="fr-FR"/>
              </w:rPr>
              <w:t>DUBUISSON, Olivier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55ABEF69" w14:textId="77777777" w:rsidR="00B27DF4" w:rsidRPr="002C2E5A" w:rsidRDefault="00B27DF4" w:rsidP="00EF0F0F">
            <w:pPr>
              <w:spacing w:before="60" w:after="60"/>
              <w:rPr>
                <w:lang w:val="fr-FR"/>
              </w:rPr>
            </w:pPr>
            <w:r w:rsidRPr="002C2E5A">
              <w:rPr>
                <w:lang w:val="fr-FR"/>
              </w:rPr>
              <w:t>Orange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0C7A24" w14:textId="77777777" w:rsidR="00B27DF4" w:rsidRPr="002C2E5A" w:rsidRDefault="00696C4A" w:rsidP="00EF0F0F">
            <w:pPr>
              <w:spacing w:before="60" w:after="60"/>
              <w:rPr>
                <w:lang w:val="fr-FR"/>
              </w:rPr>
            </w:pPr>
            <w:hyperlink r:id="rId33" w:history="1">
              <w:r w:rsidR="00B27DF4" w:rsidRPr="002C2E5A">
                <w:rPr>
                  <w:rStyle w:val="Hyperlink"/>
                  <w:lang w:val="fr-FR"/>
                </w:rPr>
                <w:t>olivier.dubuisson@orange.com</w:t>
              </w:r>
            </w:hyperlink>
            <w:r w:rsidR="00B27DF4" w:rsidRPr="002C2E5A">
              <w:rPr>
                <w:lang w:val="fr-FR"/>
              </w:rPr>
              <w:t xml:space="preserve">; </w:t>
            </w:r>
          </w:p>
        </w:tc>
      </w:tr>
      <w:tr w:rsidR="00B27DF4" w:rsidRPr="002478EA" w14:paraId="60B40FE0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2E15BFB2" w14:textId="77777777" w:rsidR="00B27DF4" w:rsidRPr="002C2E5A" w:rsidRDefault="00B27DF4" w:rsidP="00EF0F0F">
            <w:pPr>
              <w:spacing w:before="60" w:after="60"/>
              <w:rPr>
                <w:lang w:val="fr-FR"/>
              </w:rPr>
            </w:pPr>
            <w:r w:rsidRPr="002C2E5A">
              <w:rPr>
                <w:lang w:val="fr-FR"/>
              </w:rPr>
              <w:t>EUCHNER, Martin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1367E6F5" w14:textId="77777777" w:rsidR="00B27DF4" w:rsidRPr="002478EA" w:rsidRDefault="00B27DF4" w:rsidP="00EF0F0F">
            <w:pPr>
              <w:spacing w:before="60" w:after="60"/>
            </w:pPr>
            <w:r w:rsidRPr="002C2E5A">
              <w:rPr>
                <w:lang w:val="fr-FR"/>
              </w:rPr>
              <w:t>T</w:t>
            </w:r>
            <w:r w:rsidRPr="002478EA">
              <w:t>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140FEF" w14:textId="77777777" w:rsidR="00B27DF4" w:rsidRPr="002478EA" w:rsidRDefault="00696C4A" w:rsidP="00EF0F0F">
            <w:pPr>
              <w:spacing w:before="60" w:after="60"/>
              <w:rPr>
                <w:rStyle w:val="Hyperlink"/>
              </w:rPr>
            </w:pPr>
            <w:hyperlink r:id="rId34" w:history="1">
              <w:r w:rsidR="00B27DF4" w:rsidRPr="002478EA">
                <w:rPr>
                  <w:rStyle w:val="Hyperlink"/>
                </w:rPr>
                <w:t>Martin.euchner@itu.int</w:t>
              </w:r>
            </w:hyperlink>
            <w:r w:rsidR="00B27DF4" w:rsidRPr="002478EA">
              <w:rPr>
                <w:rStyle w:val="Hyperlink"/>
              </w:rPr>
              <w:t xml:space="preserve">; </w:t>
            </w:r>
          </w:p>
        </w:tc>
      </w:tr>
      <w:tr w:rsidR="00B27DF4" w:rsidRPr="002478EA" w14:paraId="6E011C03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62397670" w14:textId="77777777" w:rsidR="00B27DF4" w:rsidRPr="002478EA" w:rsidRDefault="00B27DF4" w:rsidP="00EF0F0F">
            <w:pPr>
              <w:spacing w:before="60" w:after="60"/>
            </w:pPr>
            <w:r w:rsidRPr="002478EA">
              <w:t>FROJDH, Per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51818B64" w14:textId="77777777" w:rsidR="00B27DF4" w:rsidRPr="002478EA" w:rsidRDefault="00B27DF4" w:rsidP="00EF0F0F">
            <w:pPr>
              <w:spacing w:before="60" w:after="60"/>
            </w:pPr>
            <w:r w:rsidRPr="002478EA">
              <w:t>Telefon AB - LM Ericsson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CD59F6" w14:textId="77777777" w:rsidR="00B27DF4" w:rsidRPr="002478EA" w:rsidRDefault="00696C4A" w:rsidP="00EF0F0F">
            <w:pPr>
              <w:spacing w:before="60" w:after="60"/>
            </w:pPr>
            <w:hyperlink r:id="rId35" w:history="1">
              <w:r w:rsidR="00B27DF4" w:rsidRPr="002478EA">
                <w:rPr>
                  <w:rStyle w:val="Hyperlink"/>
                </w:rPr>
                <w:t>per.frojdh@ericsson.com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5FA9261F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3B9CA3CA" w14:textId="67E6C734" w:rsidR="00B27DF4" w:rsidRPr="002478EA" w:rsidRDefault="002624E6" w:rsidP="00EF0F0F">
            <w:pPr>
              <w:spacing w:before="60" w:after="60"/>
            </w:pPr>
            <w:r>
              <w:t>GASPARI, Alessandra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03444A3D" w14:textId="28548AF7" w:rsidR="00B27DF4" w:rsidRPr="002478EA" w:rsidRDefault="002624E6" w:rsidP="00EF0F0F">
            <w:pPr>
              <w:spacing w:before="60" w:after="60"/>
            </w:pPr>
            <w: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E0AF12" w14:textId="452D3F5D" w:rsidR="00B27DF4" w:rsidRPr="002478EA" w:rsidRDefault="00696C4A" w:rsidP="002624E6">
            <w:pPr>
              <w:spacing w:before="60" w:after="60"/>
            </w:pPr>
            <w:hyperlink r:id="rId36" w:history="1">
              <w:r w:rsidR="002624E6" w:rsidRPr="00BA5A03">
                <w:rPr>
                  <w:rStyle w:val="Hyperlink"/>
                </w:rPr>
                <w:t>alessandra.gaspari@itu.int</w:t>
              </w:r>
            </w:hyperlink>
            <w:r w:rsidR="002624E6" w:rsidRPr="002478EA">
              <w:rPr>
                <w:rStyle w:val="Hyperlink"/>
              </w:rPr>
              <w:t>;</w:t>
            </w:r>
          </w:p>
        </w:tc>
      </w:tr>
      <w:tr w:rsidR="00B27DF4" w:rsidRPr="002478EA" w14:paraId="42BC9917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77286945" w14:textId="33A8D30F" w:rsidR="00B27DF4" w:rsidRPr="002478EA" w:rsidRDefault="00B27DF4" w:rsidP="00BB1B4E">
            <w:pPr>
              <w:spacing w:before="60" w:after="60"/>
            </w:pPr>
            <w:r w:rsidRPr="002478EA">
              <w:t>GO</w:t>
            </w:r>
            <w:r w:rsidR="002624E6">
              <w:t>MEZ</w:t>
            </w:r>
            <w:r w:rsidR="00BB1B4E">
              <w:t xml:space="preserve"> </w:t>
            </w:r>
            <w:r w:rsidR="00BB1B4E" w:rsidRPr="00BB1B4E">
              <w:t>G</w:t>
            </w:r>
            <w:r w:rsidR="00BB1B4E">
              <w:t>ALLARDO</w:t>
            </w:r>
            <w:r w:rsidR="002624E6">
              <w:t>, Diana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645B7F7D" w14:textId="694B8616" w:rsidR="00B27DF4" w:rsidRPr="002478EA" w:rsidRDefault="002624E6" w:rsidP="00EF0F0F">
            <w:pPr>
              <w:spacing w:before="60" w:after="60"/>
            </w:pPr>
            <w:r>
              <w:t>Mexico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36CF54" w14:textId="7861C6C4" w:rsidR="00B27DF4" w:rsidRPr="002478EA" w:rsidRDefault="00696C4A" w:rsidP="00EF0F0F">
            <w:pPr>
              <w:spacing w:before="60" w:after="60"/>
              <w:rPr>
                <w:rStyle w:val="Hyperlink"/>
              </w:rPr>
            </w:pPr>
            <w:hyperlink r:id="rId37" w:history="1">
              <w:r w:rsidR="004A796C" w:rsidRPr="003E2FB8">
                <w:rPr>
                  <w:rStyle w:val="Hyperlink"/>
                </w:rPr>
                <w:t>diana.gomez@ift.org.mx</w:t>
              </w:r>
            </w:hyperlink>
            <w:r w:rsidR="004A796C">
              <w:rPr>
                <w:rStyle w:val="Hyperlink"/>
              </w:rPr>
              <w:t xml:space="preserve"> </w:t>
            </w:r>
          </w:p>
        </w:tc>
      </w:tr>
      <w:tr w:rsidR="00B27DF4" w:rsidRPr="002478EA" w14:paraId="16DC0771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5849DD72" w14:textId="77777777" w:rsidR="00B27DF4" w:rsidRPr="002478EA" w:rsidRDefault="00B27DF4" w:rsidP="00EF0F0F">
            <w:pPr>
              <w:spacing w:before="60" w:after="60"/>
            </w:pPr>
            <w:r w:rsidRPr="002478EA">
              <w:t>GRACIE, Bruce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24C1534E" w14:textId="77777777" w:rsidR="00B27DF4" w:rsidRPr="002478EA" w:rsidRDefault="00B27DF4" w:rsidP="00EF0F0F">
            <w:pPr>
              <w:spacing w:before="60" w:after="60"/>
            </w:pPr>
            <w:r w:rsidRPr="002478EA">
              <w:t>Ericsson Canada Inc., TSAG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A5989A" w14:textId="77777777" w:rsidR="00B27DF4" w:rsidRPr="002478EA" w:rsidRDefault="00696C4A" w:rsidP="00EF0F0F">
            <w:pPr>
              <w:spacing w:before="60" w:after="60"/>
            </w:pPr>
            <w:hyperlink r:id="rId38" w:history="1">
              <w:r w:rsidR="00B27DF4" w:rsidRPr="002478EA">
                <w:rPr>
                  <w:rStyle w:val="Hyperlink"/>
                </w:rPr>
                <w:t>bruce.gracie@ericsson.com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566E4E6D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12163612" w14:textId="460825D9" w:rsidR="00B27DF4" w:rsidRPr="002478EA" w:rsidRDefault="002624E6" w:rsidP="002624E6">
            <w:pPr>
              <w:spacing w:before="60" w:after="60"/>
            </w:pPr>
            <w:r>
              <w:t>IGGLESIS</w:t>
            </w:r>
            <w:r w:rsidR="00B27DF4" w:rsidRPr="002478EA">
              <w:t xml:space="preserve">, </w:t>
            </w:r>
            <w:r>
              <w:t>Vaggelis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792516F8" w14:textId="6412E67F" w:rsidR="00B27DF4" w:rsidRPr="002478EA" w:rsidRDefault="00C26D92" w:rsidP="00EF0F0F">
            <w:pPr>
              <w:spacing w:before="60" w:after="60"/>
            </w:pPr>
            <w:r>
              <w:t>SG/</w:t>
            </w:r>
            <w:r w:rsidR="002624E6">
              <w:t>SPM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EF1E68" w14:textId="117B51A8" w:rsidR="00B27DF4" w:rsidRPr="002478EA" w:rsidRDefault="00696C4A" w:rsidP="00EF0F0F">
            <w:pPr>
              <w:spacing w:before="60" w:after="60"/>
            </w:pPr>
            <w:hyperlink r:id="rId39" w:history="1">
              <w:r w:rsidR="002624E6" w:rsidRPr="00BA5A03">
                <w:rPr>
                  <w:rStyle w:val="Hyperlink"/>
                </w:rPr>
                <w:t>vaggelis.igglesis@itu.int</w:t>
              </w:r>
            </w:hyperlink>
            <w:r w:rsidR="002624E6" w:rsidRPr="002478EA">
              <w:rPr>
                <w:rStyle w:val="Hyperlink"/>
              </w:rPr>
              <w:t>;</w:t>
            </w:r>
          </w:p>
        </w:tc>
      </w:tr>
      <w:tr w:rsidR="00B27DF4" w:rsidRPr="002478EA" w14:paraId="03EA6B16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60C392D9" w14:textId="0759E7EF" w:rsidR="00B27DF4" w:rsidRPr="002478EA" w:rsidRDefault="002624E6" w:rsidP="00EF0F0F">
            <w:pPr>
              <w:spacing w:before="60" w:after="60"/>
            </w:pPr>
            <w:r>
              <w:t>INNE</w:t>
            </w:r>
            <w:r w:rsidR="00B27DF4" w:rsidRPr="002478EA">
              <w:t xml:space="preserve">, </w:t>
            </w:r>
            <w:r w:rsidRPr="002624E6">
              <w:t>Anne-Rachel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49E57436" w14:textId="159F0FF6" w:rsidR="00B27DF4" w:rsidRPr="002478EA" w:rsidRDefault="002624E6" w:rsidP="00EF0F0F">
            <w:pPr>
              <w:spacing w:before="60" w:after="60"/>
            </w:pPr>
            <w:r w:rsidRPr="002624E6">
              <w:t>American Registry for Internet Numbers (ARIN)</w:t>
            </w:r>
            <w:r>
              <w:t>, USA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0FFA40" w14:textId="6D0C6DA8" w:rsidR="002624E6" w:rsidRDefault="00696C4A" w:rsidP="002624E6">
            <w:pPr>
              <w:spacing w:before="0"/>
              <w:rPr>
                <w:rFonts w:ascii="Calibri" w:hAnsi="Calibri"/>
                <w:sz w:val="22"/>
                <w:szCs w:val="22"/>
              </w:rPr>
            </w:pPr>
            <w:hyperlink r:id="rId40" w:history="1">
              <w:r w:rsidR="002624E6" w:rsidRPr="00BA5A03">
                <w:rPr>
                  <w:rStyle w:val="Hyperlink"/>
                  <w:rFonts w:ascii="Calibri" w:hAnsi="Calibri"/>
                  <w:sz w:val="22"/>
                  <w:szCs w:val="22"/>
                </w:rPr>
                <w:t>arinne@arin.net</w:t>
              </w:r>
            </w:hyperlink>
          </w:p>
          <w:p w14:paraId="6EEA19CA" w14:textId="77777777" w:rsidR="002624E6" w:rsidRDefault="002624E6" w:rsidP="002624E6">
            <w:pPr>
              <w:spacing w:before="0"/>
              <w:rPr>
                <w:rFonts w:ascii="Calibri" w:eastAsia="Times New Roman" w:hAnsi="Calibri"/>
                <w:sz w:val="22"/>
                <w:szCs w:val="22"/>
                <w:lang w:val="en-US" w:eastAsia="en-US"/>
              </w:rPr>
            </w:pPr>
          </w:p>
          <w:p w14:paraId="02A80C3E" w14:textId="0B519C87" w:rsidR="00B27DF4" w:rsidRPr="002478EA" w:rsidRDefault="00B27DF4" w:rsidP="00EF0F0F">
            <w:pPr>
              <w:spacing w:before="60" w:after="60"/>
            </w:pPr>
          </w:p>
        </w:tc>
      </w:tr>
      <w:tr w:rsidR="00B27DF4" w:rsidRPr="002478EA" w14:paraId="74C4B412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531AE630" w14:textId="77777777" w:rsidR="00B27DF4" w:rsidRPr="007D04DB" w:rsidRDefault="00B27DF4" w:rsidP="00EF0F0F">
            <w:pPr>
              <w:spacing w:before="60" w:after="60"/>
            </w:pPr>
            <w:r w:rsidRPr="007D04DB">
              <w:t>JAMOUSSI, Bilel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49FD9CF0" w14:textId="77777777" w:rsidR="00B27DF4" w:rsidRPr="007D04DB" w:rsidRDefault="00B27DF4" w:rsidP="00EF0F0F">
            <w:pPr>
              <w:spacing w:before="60" w:after="60"/>
            </w:pPr>
            <w:r w:rsidRPr="007D04DB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7A881E" w14:textId="77777777" w:rsidR="00B27DF4" w:rsidRPr="002478EA" w:rsidRDefault="00696C4A" w:rsidP="00EF0F0F">
            <w:pPr>
              <w:spacing w:before="60" w:after="60"/>
            </w:pPr>
            <w:hyperlink r:id="rId41" w:history="1">
              <w:r w:rsidR="00B27DF4" w:rsidRPr="002478EA">
                <w:rPr>
                  <w:rStyle w:val="Hyperlink"/>
                </w:rPr>
                <w:t>Bilel.Jamoussi@itu.int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57B2CC69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0E75598B" w14:textId="77777777" w:rsidR="00B27DF4" w:rsidRPr="002478EA" w:rsidRDefault="00B27DF4" w:rsidP="00EF0F0F">
            <w:pPr>
              <w:spacing w:before="60" w:after="60"/>
            </w:pPr>
            <w:r w:rsidRPr="002478EA">
              <w:t>KHACHLOUF, Ameni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46F8E31E" w14:textId="77777777" w:rsidR="00B27DF4" w:rsidRPr="002478EA" w:rsidRDefault="00B27DF4" w:rsidP="00EF0F0F">
            <w:pPr>
              <w:spacing w:before="60" w:after="60"/>
            </w:pPr>
            <w:r w:rsidRPr="002478EA">
              <w:t>Tunisie Télécom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2DC386" w14:textId="77777777" w:rsidR="00B27DF4" w:rsidRPr="002478EA" w:rsidRDefault="00696C4A" w:rsidP="00EF0F0F">
            <w:pPr>
              <w:spacing w:before="60" w:after="60"/>
            </w:pPr>
            <w:hyperlink r:id="rId42" w:history="1">
              <w:r w:rsidR="00B27DF4" w:rsidRPr="002478EA">
                <w:rPr>
                  <w:rStyle w:val="Hyperlink"/>
                </w:rPr>
                <w:t>ameni.khachlouf@tunisietelecom.tn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6FE857E5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0E8E873F" w14:textId="77777777" w:rsidR="00B27DF4" w:rsidRPr="002478EA" w:rsidRDefault="00B27DF4" w:rsidP="00EF0F0F">
            <w:pPr>
              <w:spacing w:before="60" w:after="60"/>
            </w:pPr>
            <w:r w:rsidRPr="002478EA">
              <w:lastRenderedPageBreak/>
              <w:t>LI, Dan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0CE738F5" w14:textId="77777777" w:rsidR="00B27DF4" w:rsidRPr="002478EA" w:rsidRDefault="00B27DF4" w:rsidP="00EF0F0F">
            <w:pPr>
              <w:spacing w:before="60" w:after="60"/>
            </w:pPr>
            <w:r w:rsidRPr="002478EA">
              <w:t>Huawei Technologies Co., Ltd.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80C3E8" w14:textId="77777777" w:rsidR="00B27DF4" w:rsidRPr="002478EA" w:rsidRDefault="00696C4A" w:rsidP="00EF0F0F">
            <w:pPr>
              <w:spacing w:before="60" w:after="60"/>
            </w:pPr>
            <w:hyperlink r:id="rId43" w:history="1">
              <w:r w:rsidR="00B27DF4" w:rsidRPr="002478EA">
                <w:rPr>
                  <w:rStyle w:val="Hyperlink"/>
                </w:rPr>
                <w:t>huawei.danli@huawei.com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06934C1A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3F80EA5F" w14:textId="77777777" w:rsidR="00B27DF4" w:rsidRPr="002478EA" w:rsidRDefault="00B27DF4" w:rsidP="00EF0F0F">
            <w:pPr>
              <w:spacing w:before="60" w:after="60"/>
            </w:pPr>
            <w:r w:rsidRPr="002478EA">
              <w:t>LONDO, Ilia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4FAC13DB" w14:textId="77777777" w:rsidR="00B27DF4" w:rsidRPr="002478EA" w:rsidRDefault="00B27DF4" w:rsidP="00EF0F0F">
            <w:pPr>
              <w:spacing w:before="60" w:after="60"/>
            </w:pPr>
            <w:r w:rsidRPr="002478EA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828E21" w14:textId="77777777" w:rsidR="00B27DF4" w:rsidRPr="002478EA" w:rsidRDefault="00696C4A" w:rsidP="00EF0F0F">
            <w:pPr>
              <w:spacing w:before="60" w:after="60"/>
            </w:pPr>
            <w:hyperlink r:id="rId44" w:history="1">
              <w:r w:rsidR="00B27DF4" w:rsidRPr="002478EA">
                <w:rPr>
                  <w:rStyle w:val="Hyperlink"/>
                </w:rPr>
                <w:t>ilia.londo@itu.int</w:t>
              </w:r>
            </w:hyperlink>
            <w:r w:rsidR="00B27DF4" w:rsidRPr="002478EA">
              <w:t xml:space="preserve">; </w:t>
            </w:r>
          </w:p>
        </w:tc>
      </w:tr>
      <w:tr w:rsidR="007D04DB" w:rsidRPr="002478EA" w14:paraId="150CD252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64B1211F" w14:textId="1CEABEB9" w:rsidR="007D04DB" w:rsidRPr="002478EA" w:rsidRDefault="007D04DB" w:rsidP="00EF0F0F">
            <w:pPr>
              <w:spacing w:before="60" w:after="60"/>
            </w:pPr>
            <w:r>
              <w:t>LOVATO, Jean-Paul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7A508517" w14:textId="164C5935" w:rsidR="007D04DB" w:rsidRPr="002478EA" w:rsidRDefault="007D04DB" w:rsidP="00EF0F0F">
            <w:pPr>
              <w:spacing w:before="60" w:after="60"/>
            </w:pPr>
            <w:r>
              <w:t>SG/FRMD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0EB398" w14:textId="795FD599" w:rsidR="007D04DB" w:rsidRDefault="00696C4A" w:rsidP="00EF0F0F">
            <w:pPr>
              <w:spacing w:before="60" w:after="60"/>
            </w:pPr>
            <w:hyperlink r:id="rId45" w:history="1">
              <w:r w:rsidR="007D04DB" w:rsidRPr="00BA5A03">
                <w:rPr>
                  <w:rStyle w:val="Hyperlink"/>
                  <w:lang w:val="fr-FR"/>
                </w:rPr>
                <w:t>jeanpaul.lovato@itu.int</w:t>
              </w:r>
            </w:hyperlink>
            <w:r w:rsidR="007D04DB" w:rsidRPr="002C2E5A">
              <w:rPr>
                <w:lang w:val="fr-FR"/>
              </w:rPr>
              <w:t>;</w:t>
            </w:r>
          </w:p>
        </w:tc>
      </w:tr>
      <w:tr w:rsidR="00B27DF4" w:rsidRPr="002478EA" w14:paraId="4D4F7FC4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5BDB3931" w14:textId="77777777" w:rsidR="00B27DF4" w:rsidRPr="002478EA" w:rsidRDefault="00B27DF4" w:rsidP="00EF0F0F">
            <w:pPr>
              <w:spacing w:before="60" w:after="60"/>
            </w:pPr>
            <w:r w:rsidRPr="002478EA">
              <w:t>MANSFIELD, Scott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042DEC0A" w14:textId="77777777" w:rsidR="00B27DF4" w:rsidRPr="002478EA" w:rsidRDefault="00B27DF4" w:rsidP="00EF0F0F">
            <w:pPr>
              <w:spacing w:before="60" w:after="60"/>
            </w:pPr>
            <w:r w:rsidRPr="002478EA">
              <w:t>Ericsson Canada, Inc.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C4E9F0" w14:textId="77777777" w:rsidR="00B27DF4" w:rsidRPr="002478EA" w:rsidRDefault="00696C4A" w:rsidP="00EF0F0F">
            <w:pPr>
              <w:spacing w:before="60" w:after="60"/>
            </w:pPr>
            <w:hyperlink r:id="rId46" w:history="1">
              <w:r w:rsidR="00B27DF4" w:rsidRPr="002478EA">
                <w:rPr>
                  <w:rStyle w:val="Hyperlink"/>
                </w:rPr>
                <w:t>scott.mansfield@ericsson.com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040A2997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7DE56B79" w14:textId="66197ED7" w:rsidR="00B27DF4" w:rsidRPr="002478EA" w:rsidRDefault="00C26D92" w:rsidP="00EF0F0F">
            <w:pPr>
              <w:spacing w:before="60" w:after="60"/>
            </w:pPr>
            <w:r w:rsidRPr="00C26D92">
              <w:t>MARINESCU</w:t>
            </w:r>
            <w:r w:rsidR="00B27DF4" w:rsidRPr="002478EA">
              <w:t xml:space="preserve">, </w:t>
            </w:r>
            <w:r w:rsidRPr="00C26D92">
              <w:t>Marius-Catalin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65590906" w14:textId="60ED1020" w:rsidR="00B27DF4" w:rsidRPr="002478EA" w:rsidRDefault="00C26D92" w:rsidP="00EF0F0F">
            <w:pPr>
              <w:spacing w:before="60" w:after="60"/>
            </w:pPr>
            <w:r>
              <w:t>SG/SPM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BC25FD" w14:textId="60A0E0CA" w:rsidR="00B27DF4" w:rsidRPr="002478EA" w:rsidRDefault="00696C4A" w:rsidP="00EF0F0F">
            <w:pPr>
              <w:spacing w:before="60" w:after="60"/>
            </w:pPr>
            <w:hyperlink r:id="rId47" w:history="1">
              <w:r w:rsidR="00415C32" w:rsidRPr="003E2FB8">
                <w:rPr>
                  <w:rStyle w:val="Hyperlink"/>
                </w:rPr>
                <w:t>catalin.marinescu@itu.int</w:t>
              </w:r>
            </w:hyperlink>
            <w:r w:rsidR="00415C32">
              <w:t xml:space="preserve"> </w:t>
            </w:r>
          </w:p>
        </w:tc>
      </w:tr>
      <w:tr w:rsidR="00E2042C" w:rsidRPr="00E2042C" w14:paraId="273CDDA6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78DB8919" w14:textId="4DAF0B85" w:rsidR="00E2042C" w:rsidRPr="002478EA" w:rsidRDefault="00E2042C" w:rsidP="00A6078C">
            <w:pPr>
              <w:spacing w:before="60" w:after="60"/>
            </w:pPr>
            <w:r w:rsidRPr="00E2042C">
              <w:t>M</w:t>
            </w:r>
            <w:r w:rsidR="00A6078C">
              <w:t>ARTINEZ</w:t>
            </w:r>
            <w:r w:rsidRPr="00E2042C">
              <w:t xml:space="preserve"> V</w:t>
            </w:r>
            <w:r w:rsidR="00A6078C">
              <w:t>ANEGAS</w:t>
            </w:r>
            <w:r>
              <w:t>, Victor Manuel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1927778D" w14:textId="20FED6B1" w:rsidR="00E2042C" w:rsidRPr="00E2042C" w:rsidRDefault="00E2042C" w:rsidP="00E2042C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 xml:space="preserve">Mexico, </w:t>
            </w:r>
            <w:r w:rsidRPr="00D71431">
              <w:rPr>
                <w:lang w:val="fr-FR"/>
              </w:rPr>
              <w:t>TSAG RG-</w:t>
            </w:r>
            <w:r>
              <w:rPr>
                <w:lang w:val="fr-FR"/>
              </w:rPr>
              <w:t xml:space="preserve">SOP </w:t>
            </w:r>
            <w:r w:rsidRPr="00D71431">
              <w:rPr>
                <w:lang w:val="fr-FR"/>
              </w:rPr>
              <w:t>Rapporteu</w:t>
            </w:r>
            <w:r>
              <w:rPr>
                <w:lang w:val="fr-FR"/>
              </w:rPr>
              <w:t>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334810" w14:textId="6DA9AC70" w:rsidR="00E2042C" w:rsidRDefault="00696C4A" w:rsidP="00E2042C">
            <w:pPr>
              <w:spacing w:before="0"/>
              <w:rPr>
                <w:rFonts w:ascii="Calibri" w:eastAsia="Times New Roman" w:hAnsi="Calibri"/>
                <w:sz w:val="22"/>
                <w:szCs w:val="22"/>
                <w:lang w:val="en-US" w:eastAsia="en-US"/>
              </w:rPr>
            </w:pPr>
            <w:hyperlink r:id="rId48" w:history="1">
              <w:r w:rsidR="00E2042C" w:rsidRPr="00BA5A03">
                <w:rPr>
                  <w:rStyle w:val="Hyperlink"/>
                  <w:rFonts w:ascii="Calibri" w:hAnsi="Calibri"/>
                  <w:sz w:val="22"/>
                  <w:szCs w:val="22"/>
                </w:rPr>
                <w:t>victor.martinezv@ift.org.mx</w:t>
              </w:r>
            </w:hyperlink>
          </w:p>
          <w:p w14:paraId="1A220C41" w14:textId="784578AC" w:rsidR="00E2042C" w:rsidRPr="00E2042C" w:rsidRDefault="00E2042C" w:rsidP="00E2042C">
            <w:pPr>
              <w:spacing w:before="0"/>
              <w:rPr>
                <w:rFonts w:ascii="Calibri" w:eastAsia="Times New Roman" w:hAnsi="Calibri"/>
                <w:sz w:val="22"/>
                <w:szCs w:val="22"/>
                <w:lang w:val="en-US" w:eastAsia="en-US"/>
              </w:rPr>
            </w:pPr>
          </w:p>
        </w:tc>
      </w:tr>
      <w:tr w:rsidR="00B27DF4" w:rsidRPr="002478EA" w14:paraId="2445458B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14EA2EB2" w14:textId="77777777" w:rsidR="00B27DF4" w:rsidRPr="002478EA" w:rsidRDefault="00B27DF4" w:rsidP="00EF0F0F">
            <w:pPr>
              <w:spacing w:before="60" w:after="60"/>
            </w:pPr>
            <w:r w:rsidRPr="002478EA">
              <w:t>MEACHAM, Aimee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770E15E9" w14:textId="77777777" w:rsidR="00B27DF4" w:rsidRPr="002478EA" w:rsidRDefault="00B27DF4" w:rsidP="00EF0F0F">
            <w:pPr>
              <w:spacing w:before="60" w:after="60"/>
            </w:pPr>
            <w:r w:rsidRPr="002478EA">
              <w:t>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6B9523" w14:textId="77777777" w:rsidR="00B27DF4" w:rsidRPr="002478EA" w:rsidRDefault="00696C4A" w:rsidP="00EF0F0F">
            <w:pPr>
              <w:spacing w:before="60" w:after="60"/>
            </w:pPr>
            <w:hyperlink r:id="rId49" w:history="1">
              <w:r w:rsidR="00B27DF4" w:rsidRPr="002478EA">
                <w:rPr>
                  <w:rStyle w:val="Hyperlink"/>
                </w:rPr>
                <w:t>ameacham@ntia.gov</w:t>
              </w:r>
            </w:hyperlink>
            <w:r w:rsidR="00B27DF4" w:rsidRPr="002478EA">
              <w:t xml:space="preserve">; </w:t>
            </w:r>
          </w:p>
        </w:tc>
      </w:tr>
      <w:tr w:rsidR="00E2042C" w:rsidRPr="00D71431" w14:paraId="6397F266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6484CAC0" w14:textId="7CBD1FA8" w:rsidR="00E2042C" w:rsidRPr="002478EA" w:rsidRDefault="00E2042C" w:rsidP="00EF0F0F">
            <w:pPr>
              <w:spacing w:before="60" w:after="60"/>
            </w:pPr>
            <w:r>
              <w:t>MENON, Mythili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55631C56" w14:textId="09A65840" w:rsidR="00E2042C" w:rsidRPr="00D71431" w:rsidRDefault="00E2042C" w:rsidP="00EF0F0F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43015B" w14:textId="2D467901" w:rsidR="00415C32" w:rsidRDefault="00696C4A" w:rsidP="00415C32">
            <w:pPr>
              <w:spacing w:before="60" w:after="60"/>
            </w:pPr>
            <w:hyperlink r:id="rId50" w:history="1">
              <w:r w:rsidR="00415C32" w:rsidRPr="003E2FB8">
                <w:rPr>
                  <w:rStyle w:val="Hyperlink"/>
                </w:rPr>
                <w:t>mythili.menon@itu.int</w:t>
              </w:r>
            </w:hyperlink>
            <w:r w:rsidR="00415C32">
              <w:t xml:space="preserve"> </w:t>
            </w:r>
          </w:p>
        </w:tc>
      </w:tr>
      <w:tr w:rsidR="00B27DF4" w:rsidRPr="002478EA" w14:paraId="5FA1134E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3AC52DDE" w14:textId="77777777" w:rsidR="00B27DF4" w:rsidRPr="002478EA" w:rsidRDefault="00B27DF4" w:rsidP="00EF0F0F">
            <w:pPr>
              <w:spacing w:before="60" w:after="60"/>
            </w:pPr>
            <w:r w:rsidRPr="002478EA">
              <w:t>NAGANUMA, Miho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397D62BC" w14:textId="77777777" w:rsidR="00B27DF4" w:rsidRPr="002478EA" w:rsidRDefault="00B27DF4" w:rsidP="00EF0F0F">
            <w:pPr>
              <w:spacing w:before="60" w:after="60"/>
            </w:pPr>
            <w:r w:rsidRPr="002478EA">
              <w:t>NEC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418BE8" w14:textId="77777777" w:rsidR="00B27DF4" w:rsidRPr="002478EA" w:rsidRDefault="00696C4A" w:rsidP="00EF0F0F">
            <w:pPr>
              <w:spacing w:before="60" w:after="60"/>
            </w:pPr>
            <w:hyperlink r:id="rId51" w:history="1">
              <w:r w:rsidR="00B27DF4" w:rsidRPr="002478EA">
                <w:rPr>
                  <w:rStyle w:val="Hyperlink"/>
                </w:rPr>
                <w:t>m_naganuma@nec.com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3CA658AB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416E70E0" w14:textId="77777777" w:rsidR="00B27DF4" w:rsidRPr="002478EA" w:rsidRDefault="00B27DF4" w:rsidP="00EF0F0F">
            <w:pPr>
              <w:spacing w:before="60" w:after="60"/>
            </w:pPr>
            <w:r w:rsidRPr="002478EA">
              <w:t>NAGAYA, Yoshiaki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44ED1D89" w14:textId="77777777" w:rsidR="00B27DF4" w:rsidRPr="002478EA" w:rsidRDefault="00B27DF4" w:rsidP="00EF0F0F">
            <w:pPr>
              <w:spacing w:before="60" w:after="60"/>
            </w:pPr>
            <w:r w:rsidRPr="002478EA">
              <w:t>Japan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92FAA4" w14:textId="77777777" w:rsidR="00B27DF4" w:rsidRPr="002478EA" w:rsidRDefault="00696C4A" w:rsidP="00EF0F0F">
            <w:pPr>
              <w:spacing w:before="60" w:after="60"/>
            </w:pPr>
            <w:hyperlink r:id="rId52" w:history="1">
              <w:r w:rsidR="00B27DF4" w:rsidRPr="002478EA">
                <w:rPr>
                  <w:rStyle w:val="Hyperlink"/>
                </w:rPr>
                <w:t>y.nagaya@soumu.go.jp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6C2DA567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54A471F6" w14:textId="77777777" w:rsidR="00B27DF4" w:rsidRPr="002478EA" w:rsidRDefault="00B27DF4" w:rsidP="00EF0F0F">
            <w:pPr>
              <w:spacing w:before="60" w:after="60"/>
            </w:pPr>
            <w:r w:rsidRPr="002478EA">
              <w:t>NAJARIAN, Paul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43B4BC0A" w14:textId="77777777" w:rsidR="00B27DF4" w:rsidRPr="002478EA" w:rsidRDefault="00B27DF4" w:rsidP="00EF0F0F">
            <w:pPr>
              <w:spacing w:before="60" w:after="60"/>
            </w:pPr>
            <w:r w:rsidRPr="002478EA">
              <w:t>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9EA507" w14:textId="77777777" w:rsidR="00B27DF4" w:rsidRPr="002478EA" w:rsidRDefault="00696C4A" w:rsidP="00EF0F0F">
            <w:pPr>
              <w:spacing w:before="60" w:after="60"/>
            </w:pPr>
            <w:hyperlink r:id="rId53" w:history="1">
              <w:r w:rsidR="00B27DF4" w:rsidRPr="002478EA">
                <w:rPr>
                  <w:rStyle w:val="Hyperlink"/>
                </w:rPr>
                <w:t>NajarianPB@state.gov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59DEDA7A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2E2F5289" w14:textId="5F392958" w:rsidR="00B27DF4" w:rsidRPr="002478EA" w:rsidRDefault="00E2042C" w:rsidP="00EF0F0F">
            <w:pPr>
              <w:spacing w:before="60" w:after="60"/>
            </w:pPr>
            <w:r>
              <w:t xml:space="preserve">NIELSEN, </w:t>
            </w:r>
            <w:proofErr w:type="gramStart"/>
            <w:r>
              <w:t xml:space="preserve">Lars </w:t>
            </w:r>
            <w:r w:rsidR="000B6866">
              <w:t xml:space="preserve"> </w:t>
            </w:r>
            <w:r>
              <w:t>B.</w:t>
            </w:r>
            <w:proofErr w:type="gramEnd"/>
          </w:p>
        </w:tc>
        <w:tc>
          <w:tcPr>
            <w:tcW w:w="2971" w:type="dxa"/>
            <w:shd w:val="clear" w:color="auto" w:fill="FFFFFF"/>
            <w:vAlign w:val="center"/>
          </w:tcPr>
          <w:p w14:paraId="096D418C" w14:textId="77777777" w:rsidR="00E2042C" w:rsidRDefault="00E2042C" w:rsidP="00E2042C">
            <w:pPr>
              <w:spacing w:before="0"/>
              <w:rPr>
                <w:rFonts w:ascii="Calibri" w:eastAsia="Times New Roman" w:hAnsi="Calibri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/>
                <w:sz w:val="22"/>
                <w:szCs w:val="22"/>
              </w:rPr>
              <w:t>Danish Energy Agency</w:t>
            </w:r>
          </w:p>
          <w:p w14:paraId="687E1DD2" w14:textId="1E17DC04" w:rsidR="00B27DF4" w:rsidRPr="002478EA" w:rsidRDefault="00B27DF4" w:rsidP="00EF0F0F">
            <w:pPr>
              <w:spacing w:before="60" w:after="60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923516" w14:textId="2D2BA748" w:rsidR="00B27DF4" w:rsidRDefault="00696C4A" w:rsidP="00E2042C">
            <w:pPr>
              <w:spacing w:before="0"/>
              <w:rPr>
                <w:rFonts w:ascii="Calibri" w:eastAsia="Times New Roman" w:hAnsi="Calibri"/>
                <w:sz w:val="22"/>
                <w:szCs w:val="22"/>
                <w:lang w:val="en-US" w:eastAsia="en-US"/>
              </w:rPr>
            </w:pPr>
            <w:hyperlink r:id="rId54" w:history="1">
              <w:r w:rsidR="00E2042C" w:rsidRPr="00BA5A03">
                <w:rPr>
                  <w:rStyle w:val="Hyperlink"/>
                  <w:rFonts w:ascii="Calibri" w:hAnsi="Calibri"/>
                  <w:sz w:val="22"/>
                  <w:szCs w:val="22"/>
                </w:rPr>
                <w:t>lbnielsen@mail.tele.dk</w:t>
              </w:r>
            </w:hyperlink>
          </w:p>
          <w:p w14:paraId="494AE924" w14:textId="6A933CD9" w:rsidR="00E2042C" w:rsidRPr="00E2042C" w:rsidRDefault="00E2042C" w:rsidP="00E2042C">
            <w:pPr>
              <w:spacing w:before="0"/>
              <w:rPr>
                <w:rFonts w:ascii="Calibri" w:eastAsia="Times New Roman" w:hAnsi="Calibri"/>
                <w:sz w:val="22"/>
                <w:szCs w:val="22"/>
                <w:lang w:val="en-US" w:eastAsia="en-US"/>
              </w:rPr>
            </w:pPr>
          </w:p>
        </w:tc>
      </w:tr>
      <w:tr w:rsidR="00B27DF4" w:rsidRPr="002478EA" w14:paraId="64B5EE0F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55705056" w14:textId="42E2C4CF" w:rsidR="00B27DF4" w:rsidRPr="002478EA" w:rsidRDefault="00A83418" w:rsidP="00A83418">
            <w:pPr>
              <w:spacing w:before="0"/>
            </w:pPr>
            <w:r w:rsidRPr="00273C69">
              <w:t>RATTA</w:t>
            </w:r>
            <w:r w:rsidR="00B27DF4" w:rsidRPr="002478EA">
              <w:t>, G</w:t>
            </w:r>
            <w:r>
              <w:t>reg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50C6E129" w14:textId="06E6CEF6" w:rsidR="00B27DF4" w:rsidRPr="00D71431" w:rsidRDefault="00A83418" w:rsidP="00EF0F0F">
            <w:pPr>
              <w:spacing w:before="60" w:after="60"/>
              <w:rPr>
                <w:lang w:val="fr-FR"/>
              </w:rPr>
            </w:pPr>
            <w:r w:rsidRPr="002478EA">
              <w:t>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6DFB7A" w14:textId="484523E3" w:rsidR="00A83418" w:rsidRDefault="00696C4A" w:rsidP="00A83418">
            <w:pPr>
              <w:spacing w:before="0"/>
              <w:rPr>
                <w:rFonts w:ascii="Calibri" w:eastAsia="Times New Roman" w:hAnsi="Calibri"/>
                <w:sz w:val="22"/>
                <w:szCs w:val="22"/>
                <w:lang w:val="en-US" w:eastAsia="en-US"/>
              </w:rPr>
            </w:pPr>
            <w:hyperlink r:id="rId55" w:history="1">
              <w:r w:rsidR="00A83418" w:rsidRPr="00BA5A03">
                <w:rPr>
                  <w:rStyle w:val="Hyperlink"/>
                  <w:rFonts w:ascii="Calibri" w:hAnsi="Calibri"/>
                  <w:sz w:val="22"/>
                  <w:szCs w:val="22"/>
                </w:rPr>
                <w:t>gratta@asrcfederal.com</w:t>
              </w:r>
            </w:hyperlink>
          </w:p>
          <w:p w14:paraId="78B8CDA3" w14:textId="5BC47FF7" w:rsidR="00A83418" w:rsidRPr="00A83418" w:rsidRDefault="00A83418" w:rsidP="00A83418">
            <w:pPr>
              <w:spacing w:before="0"/>
              <w:rPr>
                <w:rFonts w:ascii="Calibri" w:eastAsia="Times New Roman" w:hAnsi="Calibri"/>
                <w:sz w:val="22"/>
                <w:szCs w:val="22"/>
                <w:lang w:val="en-US" w:eastAsia="en-US"/>
              </w:rPr>
            </w:pPr>
          </w:p>
        </w:tc>
      </w:tr>
      <w:tr w:rsidR="00B27DF4" w:rsidRPr="002478EA" w14:paraId="3ACC98E5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327A9B6E" w14:textId="77777777" w:rsidR="00B27DF4" w:rsidRPr="002478EA" w:rsidRDefault="00B27DF4" w:rsidP="00EF0F0F">
            <w:pPr>
              <w:spacing w:before="60" w:after="60"/>
            </w:pPr>
            <w:r w:rsidRPr="002478EA">
              <w:t>REDWIN, Paul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24A9869B" w14:textId="77777777" w:rsidR="00B27DF4" w:rsidRPr="002478EA" w:rsidRDefault="00B27DF4" w:rsidP="00EF0F0F">
            <w:pPr>
              <w:spacing w:before="60" w:after="60"/>
            </w:pPr>
            <w:r w:rsidRPr="002478EA">
              <w:t>United Kingdom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9DB244" w14:textId="77777777" w:rsidR="00B27DF4" w:rsidRPr="002478EA" w:rsidRDefault="00696C4A" w:rsidP="00EF0F0F">
            <w:pPr>
              <w:spacing w:before="60" w:after="60"/>
            </w:pPr>
            <w:hyperlink r:id="rId56" w:history="1">
              <w:r w:rsidR="00B27DF4" w:rsidRPr="002478EA">
                <w:rPr>
                  <w:rStyle w:val="Hyperlink"/>
                </w:rPr>
                <w:t>paul.redwin@dcms.gov.uk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2321FCDA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4788BD5C" w14:textId="77777777" w:rsidR="00B27DF4" w:rsidRPr="002478EA" w:rsidRDefault="00B27DF4" w:rsidP="00EF0F0F">
            <w:pPr>
              <w:spacing w:before="60" w:after="60"/>
            </w:pPr>
            <w:r w:rsidRPr="002478EA">
              <w:t>RUSHTON, Phil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63D56091" w14:textId="576CC600" w:rsidR="00B27DF4" w:rsidRPr="002478EA" w:rsidRDefault="000B6866" w:rsidP="000B6866">
            <w:pPr>
              <w:spacing w:before="60" w:after="60"/>
            </w:pPr>
            <w:r>
              <w:t>United Kingdom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E674F8" w14:textId="77777777" w:rsidR="00B27DF4" w:rsidRPr="002478EA" w:rsidRDefault="00696C4A" w:rsidP="00EF0F0F">
            <w:pPr>
              <w:spacing w:before="60" w:after="60"/>
              <w:rPr>
                <w:color w:val="222222"/>
                <w:shd w:val="clear" w:color="auto" w:fill="FFFFFF"/>
              </w:rPr>
            </w:pPr>
            <w:hyperlink r:id="rId57" w:history="1">
              <w:r w:rsidR="00B27DF4" w:rsidRPr="002478EA">
                <w:rPr>
                  <w:rStyle w:val="Hyperlink"/>
                  <w:shd w:val="clear" w:color="auto" w:fill="FFFFFF"/>
                </w:rPr>
                <w:t>philrushton@rcc-uk.uk</w:t>
              </w:r>
            </w:hyperlink>
            <w:r w:rsidR="00B27DF4" w:rsidRPr="002478EA">
              <w:rPr>
                <w:color w:val="222222"/>
                <w:shd w:val="clear" w:color="auto" w:fill="FFFFFF"/>
              </w:rPr>
              <w:t xml:space="preserve">; </w:t>
            </w:r>
          </w:p>
        </w:tc>
      </w:tr>
      <w:tr w:rsidR="00B27DF4" w:rsidRPr="002478EA" w14:paraId="6A21031F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3F683724" w14:textId="77777777" w:rsidR="00B27DF4" w:rsidRPr="002478EA" w:rsidRDefault="00B27DF4" w:rsidP="00EF0F0F">
            <w:pPr>
              <w:spacing w:before="60" w:after="60"/>
            </w:pPr>
            <w:r w:rsidRPr="002478EA">
              <w:t>WU, Tong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1C18258A" w14:textId="77777777" w:rsidR="00B27DF4" w:rsidRPr="002478EA" w:rsidRDefault="00B27DF4" w:rsidP="00EF0F0F">
            <w:pPr>
              <w:spacing w:before="60" w:after="60"/>
            </w:pPr>
            <w:r w:rsidRPr="002478EA">
              <w:t>China Telecommunications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64E138" w14:textId="77777777" w:rsidR="00B27DF4" w:rsidRPr="002478EA" w:rsidRDefault="00696C4A" w:rsidP="00EF0F0F">
            <w:pPr>
              <w:spacing w:before="60" w:after="60"/>
            </w:pPr>
            <w:hyperlink r:id="rId58" w:history="1">
              <w:r w:rsidR="00B27DF4" w:rsidRPr="002478EA">
                <w:rPr>
                  <w:rStyle w:val="Hyperlink"/>
                </w:rPr>
                <w:t>wutong@chinatelecom.cn</w:t>
              </w:r>
            </w:hyperlink>
            <w:r w:rsidR="00B27DF4" w:rsidRPr="002478EA">
              <w:t xml:space="preserve">; </w:t>
            </w:r>
          </w:p>
        </w:tc>
      </w:tr>
      <w:tr w:rsidR="00B27DF4" w:rsidRPr="002478EA" w14:paraId="2E4A7655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0F81BE0A" w14:textId="1E58FACC" w:rsidR="00B27DF4" w:rsidRPr="002478EA" w:rsidRDefault="006133E5" w:rsidP="006133E5">
            <w:pPr>
              <w:spacing w:before="60" w:after="60"/>
            </w:pPr>
            <w:r>
              <w:t>XU</w:t>
            </w:r>
            <w:r w:rsidR="00B27DF4" w:rsidRPr="002478EA">
              <w:t xml:space="preserve">, </w:t>
            </w:r>
            <w:r>
              <w:t>Weiling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7F64502F" w14:textId="27807F09" w:rsidR="00B27DF4" w:rsidRPr="002478EA" w:rsidRDefault="006133E5" w:rsidP="00EF0F0F">
            <w:pPr>
              <w:spacing w:before="60" w:after="60"/>
            </w:pPr>
            <w:r>
              <w:t>China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F80796" w14:textId="70B2F76B" w:rsidR="00B27DF4" w:rsidRDefault="00696C4A" w:rsidP="006133E5">
            <w:pPr>
              <w:spacing w:before="0"/>
              <w:rPr>
                <w:rFonts w:ascii="Calibri" w:eastAsia="Times New Roman" w:hAnsi="Calibri"/>
                <w:sz w:val="22"/>
                <w:szCs w:val="22"/>
                <w:lang w:val="en-US" w:eastAsia="en-US"/>
              </w:rPr>
            </w:pPr>
            <w:hyperlink r:id="rId59" w:history="1">
              <w:r w:rsidR="006133E5" w:rsidRPr="00BA5A03">
                <w:rPr>
                  <w:rStyle w:val="Hyperlink"/>
                  <w:rFonts w:ascii="Calibri" w:hAnsi="Calibri"/>
                  <w:sz w:val="22"/>
                  <w:szCs w:val="22"/>
                </w:rPr>
                <w:t>xuweiling@catr.cn</w:t>
              </w:r>
            </w:hyperlink>
          </w:p>
          <w:p w14:paraId="46651103" w14:textId="5C39156E" w:rsidR="006133E5" w:rsidRPr="006133E5" w:rsidRDefault="006133E5" w:rsidP="006133E5">
            <w:pPr>
              <w:spacing w:before="0"/>
              <w:rPr>
                <w:rFonts w:ascii="Calibri" w:eastAsia="Times New Roman" w:hAnsi="Calibri"/>
                <w:sz w:val="22"/>
                <w:szCs w:val="22"/>
                <w:lang w:val="en-US" w:eastAsia="en-US"/>
              </w:rPr>
            </w:pPr>
          </w:p>
        </w:tc>
      </w:tr>
      <w:tr w:rsidR="00B27DF4" w:rsidRPr="0087129A" w14:paraId="28CB1A2A" w14:textId="77777777" w:rsidTr="002C2E5A">
        <w:trPr>
          <w:trHeight w:val="450"/>
          <w:tblCellSpacing w:w="0" w:type="dxa"/>
        </w:trPr>
        <w:tc>
          <w:tcPr>
            <w:tcW w:w="2808" w:type="dxa"/>
            <w:shd w:val="clear" w:color="auto" w:fill="FFFFFF"/>
            <w:vAlign w:val="center"/>
          </w:tcPr>
          <w:p w14:paraId="79AA7756" w14:textId="7DC8B166" w:rsidR="00B27DF4" w:rsidRPr="002478EA" w:rsidRDefault="00B27DF4" w:rsidP="004C4528">
            <w:pPr>
              <w:spacing w:before="60" w:after="60"/>
            </w:pPr>
            <w:r w:rsidRPr="002478EA">
              <w:t>Z</w:t>
            </w:r>
            <w:r w:rsidR="00234C6F">
              <w:t>ANON</w:t>
            </w:r>
            <w:r w:rsidRPr="002478EA">
              <w:t xml:space="preserve">, </w:t>
            </w:r>
            <w:r w:rsidR="00234C6F">
              <w:t>Jo</w:t>
            </w:r>
            <w:r w:rsidR="004C4528" w:rsidRPr="004C4528">
              <w:t>ã</w:t>
            </w:r>
            <w:r w:rsidR="00234C6F">
              <w:t>o</w:t>
            </w:r>
          </w:p>
        </w:tc>
        <w:tc>
          <w:tcPr>
            <w:tcW w:w="2971" w:type="dxa"/>
            <w:shd w:val="clear" w:color="auto" w:fill="FFFFFF"/>
            <w:vAlign w:val="center"/>
          </w:tcPr>
          <w:p w14:paraId="1BB123FE" w14:textId="177DF42F" w:rsidR="00B27DF4" w:rsidRPr="002478EA" w:rsidRDefault="00234C6F" w:rsidP="00EF0F0F">
            <w:pPr>
              <w:spacing w:before="60" w:after="60"/>
            </w:pPr>
            <w:r>
              <w:t>Brazil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073140" w14:textId="57A768D9" w:rsidR="00B27DF4" w:rsidRDefault="00696C4A" w:rsidP="00234C6F">
            <w:pPr>
              <w:spacing w:before="0"/>
              <w:rPr>
                <w:rFonts w:ascii="Calibri" w:hAnsi="Calibri"/>
                <w:sz w:val="22"/>
                <w:szCs w:val="22"/>
              </w:rPr>
            </w:pPr>
            <w:hyperlink r:id="rId60" w:history="1">
              <w:r w:rsidR="00234C6F" w:rsidRPr="00BA5A03">
                <w:rPr>
                  <w:rStyle w:val="Hyperlink"/>
                  <w:rFonts w:ascii="Calibri" w:hAnsi="Calibri"/>
                  <w:sz w:val="22"/>
                  <w:szCs w:val="22"/>
                </w:rPr>
                <w:t>zanon@anatel.gov.br</w:t>
              </w:r>
            </w:hyperlink>
          </w:p>
          <w:p w14:paraId="75BE8396" w14:textId="47979A4C" w:rsidR="00234C6F" w:rsidRPr="0087129A" w:rsidRDefault="00234C6F" w:rsidP="00234C6F">
            <w:pPr>
              <w:spacing w:before="0"/>
            </w:pPr>
          </w:p>
        </w:tc>
      </w:tr>
    </w:tbl>
    <w:p w14:paraId="730AF14E" w14:textId="77777777" w:rsidR="009D4EEC" w:rsidRPr="008C13C6" w:rsidRDefault="009D4EEC" w:rsidP="001116FD">
      <w:pPr>
        <w:pStyle w:val="Heading1"/>
        <w:keepNext w:val="0"/>
        <w:pageBreakBefore/>
        <w:numPr>
          <w:ilvl w:val="0"/>
          <w:numId w:val="0"/>
        </w:numPr>
        <w:ind w:left="431"/>
        <w:jc w:val="center"/>
      </w:pPr>
      <w:bookmarkStart w:id="1" w:name="_Annex_2_–"/>
      <w:bookmarkEnd w:id="1"/>
      <w:r w:rsidRPr="008C13C6">
        <w:lastRenderedPageBreak/>
        <w:t>Annex 2 – List of documents in this e-meeting</w:t>
      </w: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255"/>
        <w:gridCol w:w="5890"/>
      </w:tblGrid>
      <w:tr w:rsidR="009D4EEC" w:rsidRPr="00C54024" w14:paraId="7994CC88" w14:textId="77777777" w:rsidTr="00787F8D">
        <w:trPr>
          <w:cantSplit/>
          <w:tblHeader/>
        </w:trPr>
        <w:tc>
          <w:tcPr>
            <w:tcW w:w="1418" w:type="dxa"/>
            <w:shd w:val="clear" w:color="auto" w:fill="auto"/>
            <w:vAlign w:val="center"/>
          </w:tcPr>
          <w:p w14:paraId="05D82963" w14:textId="77777777" w:rsidR="009D4EEC" w:rsidRPr="00C54024" w:rsidRDefault="009D4EEC" w:rsidP="00EF0F0F">
            <w:pPr>
              <w:spacing w:after="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024">
              <w:rPr>
                <w:rFonts w:asciiTheme="majorBidi" w:hAnsiTheme="majorBidi" w:cstheme="majorBidi"/>
                <w:b/>
                <w:bCs/>
              </w:rPr>
              <w:t>Document number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B86BBE" w14:textId="77777777" w:rsidR="009D4EEC" w:rsidRPr="00C54024" w:rsidRDefault="009D4EEC" w:rsidP="00EF0F0F">
            <w:pPr>
              <w:spacing w:after="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024">
              <w:rPr>
                <w:rFonts w:asciiTheme="majorBidi" w:hAnsiTheme="majorBidi" w:cstheme="majorBidi"/>
                <w:b/>
                <w:bCs/>
              </w:rPr>
              <w:t>Source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E0A3B61" w14:textId="77777777" w:rsidR="009D4EEC" w:rsidRPr="00C54024" w:rsidRDefault="009D4EEC" w:rsidP="00EF0F0F">
            <w:pPr>
              <w:spacing w:after="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024">
              <w:rPr>
                <w:rFonts w:asciiTheme="majorBidi" w:hAnsiTheme="majorBidi" w:cstheme="majorBidi"/>
                <w:b/>
                <w:bCs/>
              </w:rPr>
              <w:t>Title</w:t>
            </w:r>
          </w:p>
        </w:tc>
      </w:tr>
      <w:tr w:rsidR="009D4EEC" w:rsidRPr="00C54024" w14:paraId="055B9BE0" w14:textId="77777777" w:rsidTr="00787F8D">
        <w:trPr>
          <w:trHeight w:val="336"/>
        </w:trPr>
        <w:tc>
          <w:tcPr>
            <w:tcW w:w="1418" w:type="dxa"/>
            <w:shd w:val="clear" w:color="auto" w:fill="auto"/>
            <w:vAlign w:val="center"/>
          </w:tcPr>
          <w:p w14:paraId="5C776482" w14:textId="458F306D" w:rsidR="009D4EEC" w:rsidRPr="00C54024" w:rsidRDefault="00696C4A" w:rsidP="00EF0F0F">
            <w:pPr>
              <w:spacing w:before="60" w:after="60"/>
            </w:pPr>
            <w:hyperlink r:id="rId61" w:history="1">
              <w:r w:rsidR="008014A0" w:rsidRPr="009F0A0D">
                <w:rPr>
                  <w:rStyle w:val="Hyperlink"/>
                  <w:rFonts w:asciiTheme="majorBidi" w:hAnsiTheme="majorBidi" w:cstheme="majorBidi"/>
                </w:rPr>
                <w:t>TD001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6B57A6AA" w14:textId="22BC0979" w:rsidR="009D4EEC" w:rsidRPr="00C54024" w:rsidRDefault="004A7637" w:rsidP="00796F7D">
            <w:pPr>
              <w:spacing w:before="60" w:after="60"/>
            </w:pPr>
            <w:r w:rsidRPr="00C54024">
              <w:rPr>
                <w:rFonts w:asciiTheme="majorBidi" w:hAnsiTheme="majorBidi" w:cstheme="majorBidi"/>
              </w:rPr>
              <w:t>Rapporteur, RG-S</w:t>
            </w:r>
            <w:r w:rsidR="00796F7D">
              <w:rPr>
                <w:rFonts w:asciiTheme="majorBidi" w:hAnsiTheme="majorBidi" w:cstheme="majorBidi"/>
              </w:rPr>
              <w:t>OP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CA1C6FD" w14:textId="55E38317" w:rsidR="009D4EEC" w:rsidRPr="00C54024" w:rsidRDefault="008014A0" w:rsidP="00EF0F0F">
            <w:pPr>
              <w:spacing w:before="60" w:after="60"/>
            </w:pPr>
            <w:r w:rsidRPr="008014A0">
              <w:rPr>
                <w:rFonts w:asciiTheme="majorBidi" w:hAnsiTheme="majorBidi" w:cstheme="majorBidi"/>
              </w:rPr>
              <w:t>Call for contributions</w:t>
            </w:r>
          </w:p>
        </w:tc>
      </w:tr>
      <w:tr w:rsidR="009D4EEC" w:rsidRPr="00C54024" w14:paraId="6D3F04B3" w14:textId="77777777" w:rsidTr="00787F8D">
        <w:trPr>
          <w:trHeight w:val="336"/>
        </w:trPr>
        <w:tc>
          <w:tcPr>
            <w:tcW w:w="1418" w:type="dxa"/>
            <w:shd w:val="clear" w:color="auto" w:fill="auto"/>
            <w:vAlign w:val="center"/>
          </w:tcPr>
          <w:p w14:paraId="26778A30" w14:textId="0BA10721" w:rsidR="009D4EEC" w:rsidRPr="00C54024" w:rsidRDefault="00696C4A" w:rsidP="00EF0F0F">
            <w:pPr>
              <w:spacing w:before="60" w:after="60"/>
            </w:pPr>
            <w:hyperlink r:id="rId62" w:history="1">
              <w:r w:rsidR="008014A0" w:rsidRPr="004C4528">
                <w:rPr>
                  <w:rStyle w:val="Hyperlink"/>
                </w:rPr>
                <w:t>TD002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52FD148D" w14:textId="15FC5FFF" w:rsidR="009D4EEC" w:rsidRPr="00C54024" w:rsidRDefault="008014A0" w:rsidP="00796F7D">
            <w:pPr>
              <w:spacing w:before="60" w:after="60"/>
            </w:pPr>
            <w:r w:rsidRPr="00C54024">
              <w:rPr>
                <w:rFonts w:asciiTheme="majorBidi" w:hAnsiTheme="majorBidi" w:cstheme="majorBidi"/>
              </w:rPr>
              <w:t>Rapporteur, RG-S</w:t>
            </w:r>
            <w:r w:rsidR="00796F7D">
              <w:rPr>
                <w:rFonts w:asciiTheme="majorBidi" w:hAnsiTheme="majorBidi" w:cstheme="majorBidi"/>
              </w:rPr>
              <w:t>OP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0A3924" w14:textId="1812E525" w:rsidR="009D4EEC" w:rsidRPr="00C54024" w:rsidRDefault="008014A0" w:rsidP="00EF0F0F">
            <w:pPr>
              <w:spacing w:before="60" w:after="60"/>
            </w:pPr>
            <w:r>
              <w:rPr>
                <w:rFonts w:asciiTheme="majorBidi" w:hAnsiTheme="majorBidi" w:cstheme="majorBidi"/>
              </w:rPr>
              <w:t>D</w:t>
            </w:r>
            <w:r w:rsidRPr="7E71264A">
              <w:rPr>
                <w:rFonts w:asciiTheme="majorBidi" w:hAnsiTheme="majorBidi" w:cstheme="majorBidi"/>
              </w:rPr>
              <w:t>raft agenda for the RG-SOP e-meeting, 9 November 2020</w:t>
            </w:r>
          </w:p>
        </w:tc>
      </w:tr>
      <w:tr w:rsidR="0098464C" w:rsidRPr="00C54024" w14:paraId="1062C81C" w14:textId="77777777" w:rsidTr="00787F8D">
        <w:trPr>
          <w:trHeight w:val="336"/>
        </w:trPr>
        <w:tc>
          <w:tcPr>
            <w:tcW w:w="1418" w:type="dxa"/>
            <w:shd w:val="clear" w:color="auto" w:fill="auto"/>
            <w:vAlign w:val="center"/>
          </w:tcPr>
          <w:p w14:paraId="2EE6908B" w14:textId="46824695" w:rsidR="0098464C" w:rsidRPr="00C54024" w:rsidRDefault="00696C4A" w:rsidP="00137D56">
            <w:pPr>
              <w:spacing w:before="40" w:after="40"/>
            </w:pPr>
            <w:hyperlink r:id="rId63" w:history="1">
              <w:r w:rsidR="008014A0" w:rsidRPr="00EC2366">
                <w:rPr>
                  <w:rStyle w:val="Hyperlink"/>
                </w:rPr>
                <w:t>TSAG-TD791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5E43E89B" w14:textId="0D5AAD01" w:rsidR="0098464C" w:rsidRPr="00C54024" w:rsidRDefault="00796F7D" w:rsidP="00EF0F0F">
            <w:pPr>
              <w:spacing w:before="60" w:after="60"/>
            </w:pPr>
            <w:r>
              <w:rPr>
                <w:rFonts w:asciiTheme="majorBidi" w:hAnsiTheme="majorBidi" w:cstheme="majorBidi"/>
                <w:bCs/>
              </w:rPr>
              <w:t xml:space="preserve">ITU </w:t>
            </w:r>
            <w:r w:rsidR="008014A0">
              <w:rPr>
                <w:rFonts w:asciiTheme="majorBidi" w:hAnsiTheme="majorBidi" w:cstheme="majorBidi"/>
                <w:bCs/>
              </w:rPr>
              <w:t>Secretariat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E3F606B" w14:textId="695D56DC" w:rsidR="0098464C" w:rsidRPr="00C54024" w:rsidRDefault="008014A0" w:rsidP="00EF0F0F">
            <w:pPr>
              <w:spacing w:before="60" w:after="60"/>
            </w:pPr>
            <w:r w:rsidRPr="008014A0">
              <w:rPr>
                <w:rFonts w:asciiTheme="majorBidi" w:eastAsia="Times New Roman" w:hAnsiTheme="majorBidi" w:cstheme="majorBidi"/>
              </w:rPr>
              <w:t>ITU draft Operational Plan for 2021-2024</w:t>
            </w:r>
          </w:p>
        </w:tc>
      </w:tr>
      <w:tr w:rsidR="009D4EEC" w:rsidRPr="00C54024" w14:paraId="490644FD" w14:textId="77777777" w:rsidTr="00787F8D">
        <w:trPr>
          <w:trHeight w:val="336"/>
        </w:trPr>
        <w:tc>
          <w:tcPr>
            <w:tcW w:w="1418" w:type="dxa"/>
            <w:shd w:val="clear" w:color="auto" w:fill="auto"/>
            <w:vAlign w:val="center"/>
          </w:tcPr>
          <w:p w14:paraId="25A43313" w14:textId="7BB4E578" w:rsidR="009D4EEC" w:rsidRPr="00C54024" w:rsidRDefault="00696C4A" w:rsidP="00EF0F0F">
            <w:pPr>
              <w:spacing w:before="60" w:after="60"/>
            </w:pPr>
            <w:hyperlink r:id="rId64" w:history="1">
              <w:r w:rsidR="008014A0" w:rsidRPr="00EC2366">
                <w:rPr>
                  <w:rStyle w:val="Hyperlink"/>
                  <w:rFonts w:asciiTheme="majorBidi" w:hAnsiTheme="majorBidi" w:cstheme="majorBidi"/>
                </w:rPr>
                <w:t>TSAG-TD795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2748370C" w14:textId="091EE9D9" w:rsidR="009D4EEC" w:rsidRPr="00C54024" w:rsidRDefault="00796F7D" w:rsidP="00EF0F0F">
            <w:pPr>
              <w:spacing w:before="60" w:after="60"/>
            </w:pPr>
            <w:r>
              <w:rPr>
                <w:rFonts w:asciiTheme="majorBidi" w:hAnsiTheme="majorBidi" w:cstheme="majorBidi"/>
                <w:bCs/>
              </w:rPr>
              <w:t xml:space="preserve">ITU </w:t>
            </w:r>
            <w:r w:rsidR="008014A0">
              <w:rPr>
                <w:rFonts w:asciiTheme="majorBidi" w:hAnsiTheme="majorBidi" w:cstheme="majorBidi"/>
                <w:bCs/>
              </w:rPr>
              <w:t>Secretariat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874845B" w14:textId="1D8E1177" w:rsidR="009D4EEC" w:rsidRPr="00C54024" w:rsidRDefault="008014A0" w:rsidP="00EF0F0F">
            <w:pPr>
              <w:spacing w:before="60" w:after="60"/>
            </w:pPr>
            <w:r w:rsidRPr="008014A0">
              <w:t>Contribution of the ITU Regional Offices to the ITU-T Operational Plan</w:t>
            </w:r>
          </w:p>
        </w:tc>
      </w:tr>
      <w:tr w:rsidR="009D4EEC" w:rsidRPr="00C54024" w14:paraId="4996063D" w14:textId="77777777" w:rsidTr="00787F8D">
        <w:trPr>
          <w:trHeight w:val="336"/>
        </w:trPr>
        <w:tc>
          <w:tcPr>
            <w:tcW w:w="1418" w:type="dxa"/>
            <w:shd w:val="clear" w:color="auto" w:fill="auto"/>
            <w:vAlign w:val="center"/>
          </w:tcPr>
          <w:p w14:paraId="10918504" w14:textId="1224B170" w:rsidR="009D4EEC" w:rsidRPr="00796F7D" w:rsidRDefault="00696C4A" w:rsidP="00796F7D">
            <w:pPr>
              <w:spacing w:before="40" w:after="40"/>
              <w:rPr>
                <w:rFonts w:asciiTheme="majorBidi" w:hAnsiTheme="majorBidi" w:cstheme="majorBidi"/>
              </w:rPr>
            </w:pPr>
            <w:hyperlink r:id="rId65" w:history="1">
              <w:r w:rsidR="00796F7D" w:rsidRPr="00944B89">
                <w:rPr>
                  <w:rStyle w:val="Hyperlink"/>
                  <w:rFonts w:asciiTheme="majorBidi" w:hAnsiTheme="majorBidi" w:cstheme="majorBidi"/>
                </w:rPr>
                <w:t>Oral presentation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39A89B88" w14:textId="350D612D" w:rsidR="009D4EEC" w:rsidRPr="00C54024" w:rsidRDefault="00796F7D" w:rsidP="00EF0F0F">
            <w:pPr>
              <w:spacing w:before="60" w:after="60"/>
            </w:pPr>
            <w:r>
              <w:rPr>
                <w:rFonts w:asciiTheme="majorBidi" w:hAnsiTheme="majorBidi" w:cstheme="majorBidi"/>
                <w:bCs/>
              </w:rPr>
              <w:t>ITU Secretariat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4638946" w14:textId="4C505700" w:rsidR="009D4EEC" w:rsidRPr="00C54024" w:rsidRDefault="00796F7D" w:rsidP="00EF0F0F">
            <w:pPr>
              <w:spacing w:before="60" w:after="60"/>
            </w:pPr>
            <w:r w:rsidRPr="00796F7D">
              <w:t>Presentation on the overall process for the elaboration of the next Strategic Plan 2024-2027</w:t>
            </w:r>
          </w:p>
        </w:tc>
      </w:tr>
      <w:tr w:rsidR="009D4EEC" w:rsidRPr="00C54024" w14:paraId="1FA9CF8C" w14:textId="77777777" w:rsidTr="00796F7D">
        <w:trPr>
          <w:trHeight w:val="336"/>
        </w:trPr>
        <w:tc>
          <w:tcPr>
            <w:tcW w:w="1418" w:type="dxa"/>
            <w:shd w:val="clear" w:color="auto" w:fill="auto"/>
            <w:vAlign w:val="center"/>
          </w:tcPr>
          <w:p w14:paraId="79DEA20C" w14:textId="77777777" w:rsidR="00796F7D" w:rsidRDefault="00696C4A" w:rsidP="00796F7D">
            <w:pPr>
              <w:spacing w:before="40" w:after="40"/>
            </w:pPr>
            <w:hyperlink r:id="rId66" w:history="1">
              <w:r w:rsidR="00796F7D" w:rsidRPr="00DB51CB">
                <w:rPr>
                  <w:rStyle w:val="Hyperlink"/>
                </w:rPr>
                <w:t>PP Res. 71</w:t>
              </w:r>
            </w:hyperlink>
          </w:p>
          <w:p w14:paraId="1B7A3AC3" w14:textId="6CFBACB4" w:rsidR="009D4EEC" w:rsidRPr="00C54024" w:rsidRDefault="00696C4A" w:rsidP="00796F7D">
            <w:pPr>
              <w:spacing w:before="60" w:after="60"/>
            </w:pPr>
            <w:hyperlink r:id="rId67" w:history="1">
              <w:r w:rsidR="00796F7D" w:rsidRPr="00DB51CB">
                <w:rPr>
                  <w:rStyle w:val="Hyperlink"/>
                </w:rPr>
                <w:t>PP Res. 64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3B2D1432" w14:textId="4BB7103B" w:rsidR="009D4EEC" w:rsidRPr="00C54024" w:rsidRDefault="00796F7D" w:rsidP="00EF0F0F">
            <w:pPr>
              <w:spacing w:before="60" w:after="60"/>
            </w:pPr>
            <w:r w:rsidRPr="00C54024">
              <w:rPr>
                <w:rFonts w:asciiTheme="majorBidi" w:hAnsiTheme="majorBidi" w:cstheme="majorBidi"/>
              </w:rPr>
              <w:t>Rapporteur, RG-S</w:t>
            </w:r>
            <w:r>
              <w:rPr>
                <w:rFonts w:asciiTheme="majorBidi" w:hAnsiTheme="majorBidi" w:cstheme="majorBidi"/>
              </w:rPr>
              <w:t>OP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B6C9556" w14:textId="3D1A6795" w:rsidR="009D4EEC" w:rsidRPr="00C54024" w:rsidRDefault="00796F7D" w:rsidP="00EF0F0F">
            <w:pPr>
              <w:spacing w:before="60" w:after="60"/>
            </w:pPr>
            <w:r w:rsidRPr="7E71264A">
              <w:t>Discuss</w:t>
            </w:r>
            <w:r>
              <w:t>ion</w:t>
            </w:r>
            <w:r w:rsidR="005C183E">
              <w:t xml:space="preserve"> on</w:t>
            </w:r>
            <w:r w:rsidRPr="7E71264A">
              <w:t xml:space="preserve"> the term Non-discriminatory</w:t>
            </w:r>
          </w:p>
        </w:tc>
      </w:tr>
    </w:tbl>
    <w:p w14:paraId="53728BB3" w14:textId="1E25249F" w:rsidR="00787F8D" w:rsidRPr="00E161FB" w:rsidRDefault="00696C4A" w:rsidP="00696C4A">
      <w:pPr>
        <w:pageBreakBefore/>
        <w:spacing w:before="240" w:after="240"/>
      </w:pPr>
      <w:hyperlink r:id="rId68" w:history="1">
        <w:r w:rsidRPr="00734C15">
          <w:rPr>
            <w:rStyle w:val="Hyperlink"/>
          </w:rPr>
          <w:t>https://extranet.itu.int/sites/itu-t/studygroups/2017-2020/tsag/sop/SitePages/Home.aspx</w:t>
        </w:r>
      </w:hyperlink>
    </w:p>
    <w:sectPr w:rsidR="00787F8D" w:rsidRPr="00E161FB" w:rsidSect="003B3CD4">
      <w:headerReference w:type="default" r:id="rId69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7905F" w14:textId="77777777" w:rsidR="009C0D34" w:rsidRDefault="009C0D34">
      <w:r>
        <w:separator/>
      </w:r>
    </w:p>
  </w:endnote>
  <w:endnote w:type="continuationSeparator" w:id="0">
    <w:p w14:paraId="0A0D964F" w14:textId="77777777" w:rsidR="009C0D34" w:rsidRDefault="009C0D34">
      <w:r>
        <w:continuationSeparator/>
      </w:r>
    </w:p>
  </w:endnote>
  <w:endnote w:type="continuationNotice" w:id="1">
    <w:p w14:paraId="6E893084" w14:textId="77777777" w:rsidR="009C0D34" w:rsidRDefault="009C0D3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DC3EC" w14:textId="77777777" w:rsidR="009C0D34" w:rsidRDefault="009C0D34">
      <w:r>
        <w:separator/>
      </w:r>
    </w:p>
  </w:footnote>
  <w:footnote w:type="continuationSeparator" w:id="0">
    <w:p w14:paraId="35B5C9B7" w14:textId="77777777" w:rsidR="009C0D34" w:rsidRDefault="009C0D34">
      <w:r>
        <w:continuationSeparator/>
      </w:r>
    </w:p>
  </w:footnote>
  <w:footnote w:type="continuationNotice" w:id="1">
    <w:p w14:paraId="4BEAD2B3" w14:textId="77777777" w:rsidR="009C0D34" w:rsidRDefault="009C0D3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C1793" w14:textId="63E9F7FA" w:rsidR="00CE025F" w:rsidRPr="003B3CD4" w:rsidRDefault="00CE025F" w:rsidP="003B3CD4">
    <w:pPr>
      <w:pStyle w:val="Header"/>
    </w:pPr>
    <w:r w:rsidRPr="003B3CD4">
      <w:t xml:space="preserve">- </w:t>
    </w:r>
    <w:r w:rsidRPr="003B3CD4">
      <w:fldChar w:fldCharType="begin"/>
    </w:r>
    <w:r w:rsidRPr="003B3CD4">
      <w:instrText xml:space="preserve"> PAGE  \* MERGEFORMAT </w:instrText>
    </w:r>
    <w:r w:rsidRPr="003B3CD4">
      <w:fldChar w:fldCharType="separate"/>
    </w:r>
    <w:r w:rsidR="00CF6024">
      <w:rPr>
        <w:noProof/>
      </w:rPr>
      <w:t>2</w:t>
    </w:r>
    <w:r w:rsidRPr="003B3CD4">
      <w:fldChar w:fldCharType="end"/>
    </w:r>
    <w:r w:rsidRPr="003B3CD4">
      <w:t xml:space="preserve"> -</w:t>
    </w:r>
  </w:p>
  <w:p w14:paraId="5502EA8B" w14:textId="74D9CF9F" w:rsidR="00CE025F" w:rsidRPr="003B3CD4" w:rsidRDefault="00CE025F" w:rsidP="003B3CD4">
    <w:pPr>
      <w:pStyle w:val="Header"/>
      <w:spacing w:after="240"/>
    </w:pPr>
    <w:r>
      <w:t>TSAG RG-SOP TD003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D49A6"/>
    <w:multiLevelType w:val="hybridMultilevel"/>
    <w:tmpl w:val="917E34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017CEA"/>
    <w:multiLevelType w:val="hybridMultilevel"/>
    <w:tmpl w:val="BF78E450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8026ED5"/>
    <w:multiLevelType w:val="hybridMultilevel"/>
    <w:tmpl w:val="6FF6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621E9"/>
    <w:multiLevelType w:val="hybridMultilevel"/>
    <w:tmpl w:val="393AC6C6"/>
    <w:lvl w:ilvl="0" w:tplc="08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11D41398"/>
    <w:multiLevelType w:val="hybridMultilevel"/>
    <w:tmpl w:val="E056F8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74DA9"/>
    <w:multiLevelType w:val="hybridMultilevel"/>
    <w:tmpl w:val="47B417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78579A8"/>
    <w:multiLevelType w:val="hybridMultilevel"/>
    <w:tmpl w:val="FB7446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291A7A"/>
    <w:multiLevelType w:val="hybridMultilevel"/>
    <w:tmpl w:val="AB36D668"/>
    <w:lvl w:ilvl="0" w:tplc="7DE2BBD0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A5293B"/>
    <w:multiLevelType w:val="hybridMultilevel"/>
    <w:tmpl w:val="06A89E2E"/>
    <w:lvl w:ilvl="0" w:tplc="04090001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9" w15:restartNumberingAfterBreak="0">
    <w:nsid w:val="1B5959D2"/>
    <w:multiLevelType w:val="hybridMultilevel"/>
    <w:tmpl w:val="4E86FEC8"/>
    <w:lvl w:ilvl="0" w:tplc="04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0" w15:restartNumberingAfterBreak="0">
    <w:nsid w:val="1B931EBF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05F1371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5350952"/>
    <w:multiLevelType w:val="hybridMultilevel"/>
    <w:tmpl w:val="977280CA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A787A"/>
    <w:multiLevelType w:val="multilevel"/>
    <w:tmpl w:val="4858A8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4B7652"/>
    <w:multiLevelType w:val="hybridMultilevel"/>
    <w:tmpl w:val="E056F8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C65A2"/>
    <w:multiLevelType w:val="hybridMultilevel"/>
    <w:tmpl w:val="EC72952E"/>
    <w:lvl w:ilvl="0" w:tplc="8ACC492E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D14FC7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2EEE27FF"/>
    <w:multiLevelType w:val="hybridMultilevel"/>
    <w:tmpl w:val="409AB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F3E19"/>
    <w:multiLevelType w:val="hybridMultilevel"/>
    <w:tmpl w:val="4E101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D24A2"/>
    <w:multiLevelType w:val="hybridMultilevel"/>
    <w:tmpl w:val="48AC5F22"/>
    <w:lvl w:ilvl="0" w:tplc="08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20" w15:restartNumberingAfterBreak="0">
    <w:nsid w:val="36005D49"/>
    <w:multiLevelType w:val="hybridMultilevel"/>
    <w:tmpl w:val="2BB2C27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AD7B0F"/>
    <w:multiLevelType w:val="hybridMultilevel"/>
    <w:tmpl w:val="8EF23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BE5B65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42DB18D0"/>
    <w:multiLevelType w:val="hybridMultilevel"/>
    <w:tmpl w:val="4BD6D9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3624FA9"/>
    <w:multiLevelType w:val="multilevel"/>
    <w:tmpl w:val="BB680E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336B3D"/>
    <w:multiLevelType w:val="hybridMultilevel"/>
    <w:tmpl w:val="C5AC127A"/>
    <w:lvl w:ilvl="0" w:tplc="3586E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7471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7EA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E46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4EE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96C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47B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3C0C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E4A3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21890"/>
    <w:multiLevelType w:val="hybridMultilevel"/>
    <w:tmpl w:val="1620395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3EF341A"/>
    <w:multiLevelType w:val="hybridMultilevel"/>
    <w:tmpl w:val="126657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490667E"/>
    <w:multiLevelType w:val="hybridMultilevel"/>
    <w:tmpl w:val="D6028D7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AB38EF"/>
    <w:multiLevelType w:val="hybridMultilevel"/>
    <w:tmpl w:val="F1CE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1158DC"/>
    <w:multiLevelType w:val="hybridMultilevel"/>
    <w:tmpl w:val="4E94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5060C4"/>
    <w:multiLevelType w:val="hybridMultilevel"/>
    <w:tmpl w:val="281C302A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12A5C47"/>
    <w:multiLevelType w:val="hybridMultilevel"/>
    <w:tmpl w:val="0BEEF4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2145BE"/>
    <w:multiLevelType w:val="multilevel"/>
    <w:tmpl w:val="B75AA9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61805FF"/>
    <w:multiLevelType w:val="hybridMultilevel"/>
    <w:tmpl w:val="6A9435C8"/>
    <w:lvl w:ilvl="0" w:tplc="08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5" w15:restartNumberingAfterBreak="0">
    <w:nsid w:val="6B5603B6"/>
    <w:multiLevelType w:val="multilevel"/>
    <w:tmpl w:val="70F292F4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</w:abstractNum>
  <w:abstractNum w:abstractNumId="36" w15:restartNumberingAfterBreak="0">
    <w:nsid w:val="6BCF291E"/>
    <w:multiLevelType w:val="hybridMultilevel"/>
    <w:tmpl w:val="1D127AEE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DBB698E"/>
    <w:multiLevelType w:val="hybridMultilevel"/>
    <w:tmpl w:val="8A80E05C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8" w15:restartNumberingAfterBreak="0">
    <w:nsid w:val="6E0F1781"/>
    <w:multiLevelType w:val="hybridMultilevel"/>
    <w:tmpl w:val="D99E2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FB67E0"/>
    <w:multiLevelType w:val="hybridMultilevel"/>
    <w:tmpl w:val="8702E1AE"/>
    <w:lvl w:ilvl="0" w:tplc="0809000F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 w15:restartNumberingAfterBreak="0">
    <w:nsid w:val="6F013ABE"/>
    <w:multiLevelType w:val="multilevel"/>
    <w:tmpl w:val="099E4F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2754D4E"/>
    <w:multiLevelType w:val="hybridMultilevel"/>
    <w:tmpl w:val="2F369C6A"/>
    <w:lvl w:ilvl="0" w:tplc="86780DA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B3CF1"/>
    <w:multiLevelType w:val="hybridMultilevel"/>
    <w:tmpl w:val="433E0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5B0AA0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7CB918F1"/>
    <w:multiLevelType w:val="hybridMultilevel"/>
    <w:tmpl w:val="3558E4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E4F7638"/>
    <w:multiLevelType w:val="hybridMultilevel"/>
    <w:tmpl w:val="218C3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907C17"/>
    <w:multiLevelType w:val="hybridMultilevel"/>
    <w:tmpl w:val="A0FED3DE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0"/>
  </w:num>
  <w:num w:numId="3">
    <w:abstractNumId w:val="43"/>
  </w:num>
  <w:num w:numId="4">
    <w:abstractNumId w:val="10"/>
  </w:num>
  <w:num w:numId="5">
    <w:abstractNumId w:val="16"/>
  </w:num>
  <w:num w:numId="6">
    <w:abstractNumId w:val="22"/>
  </w:num>
  <w:num w:numId="7">
    <w:abstractNumId w:val="11"/>
  </w:num>
  <w:num w:numId="8">
    <w:abstractNumId w:val="8"/>
  </w:num>
  <w:num w:numId="9">
    <w:abstractNumId w:val="27"/>
  </w:num>
  <w:num w:numId="10">
    <w:abstractNumId w:val="5"/>
  </w:num>
  <w:num w:numId="11">
    <w:abstractNumId w:val="31"/>
  </w:num>
  <w:num w:numId="12">
    <w:abstractNumId w:val="36"/>
  </w:num>
  <w:num w:numId="13">
    <w:abstractNumId w:val="30"/>
  </w:num>
  <w:num w:numId="14">
    <w:abstractNumId w:val="18"/>
  </w:num>
  <w:num w:numId="15">
    <w:abstractNumId w:val="2"/>
  </w:num>
  <w:num w:numId="16">
    <w:abstractNumId w:val="26"/>
  </w:num>
  <w:num w:numId="17">
    <w:abstractNumId w:val="15"/>
  </w:num>
  <w:num w:numId="18">
    <w:abstractNumId w:val="33"/>
  </w:num>
  <w:num w:numId="19">
    <w:abstractNumId w:val="1"/>
  </w:num>
  <w:num w:numId="20">
    <w:abstractNumId w:val="12"/>
  </w:num>
  <w:num w:numId="21">
    <w:abstractNumId w:val="0"/>
  </w:num>
  <w:num w:numId="22">
    <w:abstractNumId w:val="17"/>
  </w:num>
  <w:num w:numId="23">
    <w:abstractNumId w:val="44"/>
  </w:num>
  <w:num w:numId="24">
    <w:abstractNumId w:val="45"/>
  </w:num>
  <w:num w:numId="25">
    <w:abstractNumId w:val="20"/>
  </w:num>
  <w:num w:numId="26">
    <w:abstractNumId w:val="4"/>
  </w:num>
  <w:num w:numId="27">
    <w:abstractNumId w:val="29"/>
  </w:num>
  <w:num w:numId="28">
    <w:abstractNumId w:val="21"/>
  </w:num>
  <w:num w:numId="29">
    <w:abstractNumId w:val="23"/>
  </w:num>
  <w:num w:numId="30">
    <w:abstractNumId w:val="6"/>
  </w:num>
  <w:num w:numId="31">
    <w:abstractNumId w:val="14"/>
  </w:num>
  <w:num w:numId="32">
    <w:abstractNumId w:val="32"/>
  </w:num>
  <w:num w:numId="33">
    <w:abstractNumId w:val="38"/>
  </w:num>
  <w:num w:numId="34">
    <w:abstractNumId w:val="9"/>
  </w:num>
  <w:num w:numId="35">
    <w:abstractNumId w:val="42"/>
  </w:num>
  <w:num w:numId="36">
    <w:abstractNumId w:val="35"/>
  </w:num>
  <w:num w:numId="37">
    <w:abstractNumId w:val="13"/>
  </w:num>
  <w:num w:numId="38">
    <w:abstractNumId w:val="7"/>
  </w:num>
  <w:num w:numId="39">
    <w:abstractNumId w:val="46"/>
  </w:num>
  <w:num w:numId="40">
    <w:abstractNumId w:val="34"/>
  </w:num>
  <w:num w:numId="41">
    <w:abstractNumId w:val="24"/>
  </w:num>
  <w:num w:numId="42">
    <w:abstractNumId w:val="41"/>
  </w:num>
  <w:num w:numId="43">
    <w:abstractNumId w:val="3"/>
  </w:num>
  <w:num w:numId="44">
    <w:abstractNumId w:val="28"/>
  </w:num>
  <w:num w:numId="45">
    <w:abstractNumId w:val="39"/>
  </w:num>
  <w:num w:numId="46">
    <w:abstractNumId w:val="37"/>
  </w:num>
  <w:num w:numId="47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intFractionalCharacterWidth/>
  <w:embedSystemFonts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4096" w:nlCheck="1" w:checkStyle="0"/>
  <w:activeWritingStyle w:appName="MSWord" w:lang="fr-CA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4096" w:nlCheck="1" w:checkStyle="0"/>
  <w:activeWritingStyle w:appName="MSWord" w:lang="fr-FR" w:vendorID="64" w:dllVersion="6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0762"/>
    <w:rsid w:val="00000B27"/>
    <w:rsid w:val="00000F12"/>
    <w:rsid w:val="00001D4A"/>
    <w:rsid w:val="00001DA4"/>
    <w:rsid w:val="00002718"/>
    <w:rsid w:val="00002D30"/>
    <w:rsid w:val="00005507"/>
    <w:rsid w:val="000059E1"/>
    <w:rsid w:val="000068E4"/>
    <w:rsid w:val="00007661"/>
    <w:rsid w:val="000076F1"/>
    <w:rsid w:val="00010C74"/>
    <w:rsid w:val="00014594"/>
    <w:rsid w:val="00015F0F"/>
    <w:rsid w:val="00016E33"/>
    <w:rsid w:val="00020D56"/>
    <w:rsid w:val="000231A1"/>
    <w:rsid w:val="000231E8"/>
    <w:rsid w:val="000241BC"/>
    <w:rsid w:val="00024FA8"/>
    <w:rsid w:val="00025144"/>
    <w:rsid w:val="00026545"/>
    <w:rsid w:val="00027236"/>
    <w:rsid w:val="00030A59"/>
    <w:rsid w:val="0003135F"/>
    <w:rsid w:val="0003185A"/>
    <w:rsid w:val="00031910"/>
    <w:rsid w:val="0003195F"/>
    <w:rsid w:val="000323A3"/>
    <w:rsid w:val="000330BA"/>
    <w:rsid w:val="00034595"/>
    <w:rsid w:val="0003494E"/>
    <w:rsid w:val="000356B1"/>
    <w:rsid w:val="00035CC2"/>
    <w:rsid w:val="00040210"/>
    <w:rsid w:val="000407E4"/>
    <w:rsid w:val="0004200D"/>
    <w:rsid w:val="00042812"/>
    <w:rsid w:val="0004345D"/>
    <w:rsid w:val="00043A4A"/>
    <w:rsid w:val="00043F95"/>
    <w:rsid w:val="0004506C"/>
    <w:rsid w:val="000457EC"/>
    <w:rsid w:val="00046339"/>
    <w:rsid w:val="000469BE"/>
    <w:rsid w:val="000474CF"/>
    <w:rsid w:val="00047A2B"/>
    <w:rsid w:val="00047ED1"/>
    <w:rsid w:val="00050250"/>
    <w:rsid w:val="0005143C"/>
    <w:rsid w:val="000521CF"/>
    <w:rsid w:val="00052CB9"/>
    <w:rsid w:val="00053CB3"/>
    <w:rsid w:val="0006006E"/>
    <w:rsid w:val="000607EC"/>
    <w:rsid w:val="00060835"/>
    <w:rsid w:val="00060CC7"/>
    <w:rsid w:val="00062034"/>
    <w:rsid w:val="000621DA"/>
    <w:rsid w:val="0006347A"/>
    <w:rsid w:val="000637B2"/>
    <w:rsid w:val="00064097"/>
    <w:rsid w:val="00064220"/>
    <w:rsid w:val="00064C45"/>
    <w:rsid w:val="00065478"/>
    <w:rsid w:val="00065480"/>
    <w:rsid w:val="00065FDF"/>
    <w:rsid w:val="00066E87"/>
    <w:rsid w:val="000671FF"/>
    <w:rsid w:val="00070133"/>
    <w:rsid w:val="0007280D"/>
    <w:rsid w:val="00072997"/>
    <w:rsid w:val="00072EB4"/>
    <w:rsid w:val="00072FF3"/>
    <w:rsid w:val="00073210"/>
    <w:rsid w:val="00073A15"/>
    <w:rsid w:val="00073BAC"/>
    <w:rsid w:val="00075442"/>
    <w:rsid w:val="000754F3"/>
    <w:rsid w:val="00075669"/>
    <w:rsid w:val="000767B6"/>
    <w:rsid w:val="0007697D"/>
    <w:rsid w:val="00080D5F"/>
    <w:rsid w:val="00080F4E"/>
    <w:rsid w:val="00081225"/>
    <w:rsid w:val="000814DB"/>
    <w:rsid w:val="000819B8"/>
    <w:rsid w:val="000819B9"/>
    <w:rsid w:val="00081E93"/>
    <w:rsid w:val="000845E3"/>
    <w:rsid w:val="00087388"/>
    <w:rsid w:val="00087C95"/>
    <w:rsid w:val="00091F45"/>
    <w:rsid w:val="000927DA"/>
    <w:rsid w:val="000928C8"/>
    <w:rsid w:val="00093914"/>
    <w:rsid w:val="00093CDE"/>
    <w:rsid w:val="000943BF"/>
    <w:rsid w:val="000945C3"/>
    <w:rsid w:val="00094E90"/>
    <w:rsid w:val="000963A2"/>
    <w:rsid w:val="0009650D"/>
    <w:rsid w:val="00096576"/>
    <w:rsid w:val="00096E77"/>
    <w:rsid w:val="000A0225"/>
    <w:rsid w:val="000A0426"/>
    <w:rsid w:val="000A08AC"/>
    <w:rsid w:val="000A0D90"/>
    <w:rsid w:val="000A1FC5"/>
    <w:rsid w:val="000A2AA9"/>
    <w:rsid w:val="000A2D94"/>
    <w:rsid w:val="000A3D6F"/>
    <w:rsid w:val="000A6783"/>
    <w:rsid w:val="000A6F62"/>
    <w:rsid w:val="000B2883"/>
    <w:rsid w:val="000B2D4E"/>
    <w:rsid w:val="000B34B2"/>
    <w:rsid w:val="000B53CD"/>
    <w:rsid w:val="000B63E5"/>
    <w:rsid w:val="000B6866"/>
    <w:rsid w:val="000B6923"/>
    <w:rsid w:val="000C04AC"/>
    <w:rsid w:val="000C07C9"/>
    <w:rsid w:val="000C090A"/>
    <w:rsid w:val="000C25D3"/>
    <w:rsid w:val="000C2FAF"/>
    <w:rsid w:val="000C2FC0"/>
    <w:rsid w:val="000C4E21"/>
    <w:rsid w:val="000C5047"/>
    <w:rsid w:val="000C648C"/>
    <w:rsid w:val="000C73A0"/>
    <w:rsid w:val="000C7CC5"/>
    <w:rsid w:val="000D1518"/>
    <w:rsid w:val="000D1601"/>
    <w:rsid w:val="000D215A"/>
    <w:rsid w:val="000D2DD9"/>
    <w:rsid w:val="000D45E7"/>
    <w:rsid w:val="000D582B"/>
    <w:rsid w:val="000D62E1"/>
    <w:rsid w:val="000D6B53"/>
    <w:rsid w:val="000D78AB"/>
    <w:rsid w:val="000E00FE"/>
    <w:rsid w:val="000E0FC1"/>
    <w:rsid w:val="000E14C9"/>
    <w:rsid w:val="000E1B81"/>
    <w:rsid w:val="000E27C5"/>
    <w:rsid w:val="000E2934"/>
    <w:rsid w:val="000E2ABC"/>
    <w:rsid w:val="000E2F38"/>
    <w:rsid w:val="000E352E"/>
    <w:rsid w:val="000E40BA"/>
    <w:rsid w:val="000E5554"/>
    <w:rsid w:val="000E55BA"/>
    <w:rsid w:val="000E652D"/>
    <w:rsid w:val="000E6A5B"/>
    <w:rsid w:val="000E75AA"/>
    <w:rsid w:val="000E77F4"/>
    <w:rsid w:val="000F0409"/>
    <w:rsid w:val="000F0622"/>
    <w:rsid w:val="000F0ECA"/>
    <w:rsid w:val="000F1CA6"/>
    <w:rsid w:val="000F2908"/>
    <w:rsid w:val="000F2C0E"/>
    <w:rsid w:val="000F5541"/>
    <w:rsid w:val="000F5843"/>
    <w:rsid w:val="000F7261"/>
    <w:rsid w:val="000F735E"/>
    <w:rsid w:val="000F76EB"/>
    <w:rsid w:val="000F7870"/>
    <w:rsid w:val="0010053A"/>
    <w:rsid w:val="00100C09"/>
    <w:rsid w:val="00101E4A"/>
    <w:rsid w:val="00101F66"/>
    <w:rsid w:val="00102D39"/>
    <w:rsid w:val="0010325E"/>
    <w:rsid w:val="00103412"/>
    <w:rsid w:val="0010478F"/>
    <w:rsid w:val="00104842"/>
    <w:rsid w:val="00105D8C"/>
    <w:rsid w:val="001066DD"/>
    <w:rsid w:val="001073EE"/>
    <w:rsid w:val="0010772A"/>
    <w:rsid w:val="00107C86"/>
    <w:rsid w:val="00110272"/>
    <w:rsid w:val="00110A7C"/>
    <w:rsid w:val="001116FD"/>
    <w:rsid w:val="0011172F"/>
    <w:rsid w:val="001121B3"/>
    <w:rsid w:val="00112542"/>
    <w:rsid w:val="00113FDE"/>
    <w:rsid w:val="001150B2"/>
    <w:rsid w:val="001153B3"/>
    <w:rsid w:val="0011564F"/>
    <w:rsid w:val="00116C99"/>
    <w:rsid w:val="0011766A"/>
    <w:rsid w:val="001177A8"/>
    <w:rsid w:val="00120119"/>
    <w:rsid w:val="0012030E"/>
    <w:rsid w:val="00122BBD"/>
    <w:rsid w:val="001230E2"/>
    <w:rsid w:val="0012420A"/>
    <w:rsid w:val="00125CD1"/>
    <w:rsid w:val="00125EA6"/>
    <w:rsid w:val="001264D4"/>
    <w:rsid w:val="00127B69"/>
    <w:rsid w:val="00130372"/>
    <w:rsid w:val="00130FFE"/>
    <w:rsid w:val="001319C7"/>
    <w:rsid w:val="00131A9B"/>
    <w:rsid w:val="00132261"/>
    <w:rsid w:val="001339C0"/>
    <w:rsid w:val="00133B5B"/>
    <w:rsid w:val="00133E7C"/>
    <w:rsid w:val="00134FDC"/>
    <w:rsid w:val="00135BDD"/>
    <w:rsid w:val="00137A3C"/>
    <w:rsid w:val="00137D05"/>
    <w:rsid w:val="00137D56"/>
    <w:rsid w:val="0014204E"/>
    <w:rsid w:val="0014235A"/>
    <w:rsid w:val="00143131"/>
    <w:rsid w:val="00144995"/>
    <w:rsid w:val="00144C10"/>
    <w:rsid w:val="00146791"/>
    <w:rsid w:val="00147AC1"/>
    <w:rsid w:val="00150E64"/>
    <w:rsid w:val="001511B5"/>
    <w:rsid w:val="00151537"/>
    <w:rsid w:val="00151925"/>
    <w:rsid w:val="00153531"/>
    <w:rsid w:val="00154036"/>
    <w:rsid w:val="00154B41"/>
    <w:rsid w:val="00154BAF"/>
    <w:rsid w:val="00157DF6"/>
    <w:rsid w:val="00160EB7"/>
    <w:rsid w:val="00161841"/>
    <w:rsid w:val="001622B3"/>
    <w:rsid w:val="001631A8"/>
    <w:rsid w:val="0016366E"/>
    <w:rsid w:val="00163F00"/>
    <w:rsid w:val="001640BC"/>
    <w:rsid w:val="00164965"/>
    <w:rsid w:val="00167C97"/>
    <w:rsid w:val="00167FF0"/>
    <w:rsid w:val="0017068C"/>
    <w:rsid w:val="001712C1"/>
    <w:rsid w:val="0017136C"/>
    <w:rsid w:val="00171A87"/>
    <w:rsid w:val="00172688"/>
    <w:rsid w:val="00173851"/>
    <w:rsid w:val="001741E1"/>
    <w:rsid w:val="0017548B"/>
    <w:rsid w:val="0017589F"/>
    <w:rsid w:val="00175D6B"/>
    <w:rsid w:val="0017600F"/>
    <w:rsid w:val="00176697"/>
    <w:rsid w:val="00177521"/>
    <w:rsid w:val="001811BA"/>
    <w:rsid w:val="00182532"/>
    <w:rsid w:val="00182E25"/>
    <w:rsid w:val="00183A55"/>
    <w:rsid w:val="001846A9"/>
    <w:rsid w:val="00184906"/>
    <w:rsid w:val="001850DC"/>
    <w:rsid w:val="00185C2D"/>
    <w:rsid w:val="001902E2"/>
    <w:rsid w:val="00192320"/>
    <w:rsid w:val="0019273C"/>
    <w:rsid w:val="00195106"/>
    <w:rsid w:val="001956FE"/>
    <w:rsid w:val="001961E9"/>
    <w:rsid w:val="00196D77"/>
    <w:rsid w:val="001977B1"/>
    <w:rsid w:val="00197AAC"/>
    <w:rsid w:val="001A0869"/>
    <w:rsid w:val="001A0BCA"/>
    <w:rsid w:val="001A2F9A"/>
    <w:rsid w:val="001A3573"/>
    <w:rsid w:val="001A38ED"/>
    <w:rsid w:val="001A3E78"/>
    <w:rsid w:val="001A4093"/>
    <w:rsid w:val="001A545B"/>
    <w:rsid w:val="001A5649"/>
    <w:rsid w:val="001A7EBD"/>
    <w:rsid w:val="001B057E"/>
    <w:rsid w:val="001B100B"/>
    <w:rsid w:val="001B1C5B"/>
    <w:rsid w:val="001B2163"/>
    <w:rsid w:val="001B34AD"/>
    <w:rsid w:val="001B3CA9"/>
    <w:rsid w:val="001B3FD6"/>
    <w:rsid w:val="001B4A00"/>
    <w:rsid w:val="001B637C"/>
    <w:rsid w:val="001B6712"/>
    <w:rsid w:val="001B70E0"/>
    <w:rsid w:val="001B70F2"/>
    <w:rsid w:val="001C07A1"/>
    <w:rsid w:val="001C11E8"/>
    <w:rsid w:val="001C20F9"/>
    <w:rsid w:val="001C27C1"/>
    <w:rsid w:val="001C3EE5"/>
    <w:rsid w:val="001C3F0B"/>
    <w:rsid w:val="001C59C3"/>
    <w:rsid w:val="001C6664"/>
    <w:rsid w:val="001C66C5"/>
    <w:rsid w:val="001C75BB"/>
    <w:rsid w:val="001C76A1"/>
    <w:rsid w:val="001D1D2C"/>
    <w:rsid w:val="001D203E"/>
    <w:rsid w:val="001D212C"/>
    <w:rsid w:val="001D539E"/>
    <w:rsid w:val="001D59FB"/>
    <w:rsid w:val="001D5CA6"/>
    <w:rsid w:val="001D5EBB"/>
    <w:rsid w:val="001D6FCE"/>
    <w:rsid w:val="001D7176"/>
    <w:rsid w:val="001E0540"/>
    <w:rsid w:val="001E1212"/>
    <w:rsid w:val="001E16DF"/>
    <w:rsid w:val="001E4B74"/>
    <w:rsid w:val="001E5792"/>
    <w:rsid w:val="001E5F2B"/>
    <w:rsid w:val="001E6689"/>
    <w:rsid w:val="001E7F59"/>
    <w:rsid w:val="001F0AFA"/>
    <w:rsid w:val="001F0F94"/>
    <w:rsid w:val="001F1210"/>
    <w:rsid w:val="001F251A"/>
    <w:rsid w:val="001F35DE"/>
    <w:rsid w:val="00202893"/>
    <w:rsid w:val="00202939"/>
    <w:rsid w:val="00203159"/>
    <w:rsid w:val="0020353A"/>
    <w:rsid w:val="00205909"/>
    <w:rsid w:val="00205C55"/>
    <w:rsid w:val="002061E9"/>
    <w:rsid w:val="0020705A"/>
    <w:rsid w:val="0020763F"/>
    <w:rsid w:val="00211033"/>
    <w:rsid w:val="00211275"/>
    <w:rsid w:val="002125D9"/>
    <w:rsid w:val="002132F6"/>
    <w:rsid w:val="00213837"/>
    <w:rsid w:val="00215AFA"/>
    <w:rsid w:val="00217FD3"/>
    <w:rsid w:val="002202A8"/>
    <w:rsid w:val="00220DD6"/>
    <w:rsid w:val="002235B2"/>
    <w:rsid w:val="00224CA0"/>
    <w:rsid w:val="00227A1A"/>
    <w:rsid w:val="002302DC"/>
    <w:rsid w:val="002317C5"/>
    <w:rsid w:val="0023387F"/>
    <w:rsid w:val="002338F3"/>
    <w:rsid w:val="0023483C"/>
    <w:rsid w:val="00234C6F"/>
    <w:rsid w:val="00234E2B"/>
    <w:rsid w:val="00234E9C"/>
    <w:rsid w:val="00236AF1"/>
    <w:rsid w:val="00237666"/>
    <w:rsid w:val="002404F7"/>
    <w:rsid w:val="002422E9"/>
    <w:rsid w:val="00244BC1"/>
    <w:rsid w:val="002455FF"/>
    <w:rsid w:val="00245938"/>
    <w:rsid w:val="00245B09"/>
    <w:rsid w:val="00246F25"/>
    <w:rsid w:val="002472FF"/>
    <w:rsid w:val="0024786F"/>
    <w:rsid w:val="002478EA"/>
    <w:rsid w:val="00247A53"/>
    <w:rsid w:val="00247D11"/>
    <w:rsid w:val="00247F62"/>
    <w:rsid w:val="0025005E"/>
    <w:rsid w:val="002511E8"/>
    <w:rsid w:val="00251344"/>
    <w:rsid w:val="002523B4"/>
    <w:rsid w:val="0025240A"/>
    <w:rsid w:val="002527ED"/>
    <w:rsid w:val="002534D2"/>
    <w:rsid w:val="002539F5"/>
    <w:rsid w:val="00254C68"/>
    <w:rsid w:val="00255913"/>
    <w:rsid w:val="002559CA"/>
    <w:rsid w:val="0025691B"/>
    <w:rsid w:val="002575F5"/>
    <w:rsid w:val="00257E37"/>
    <w:rsid w:val="00260A6C"/>
    <w:rsid w:val="00261023"/>
    <w:rsid w:val="002610F3"/>
    <w:rsid w:val="0026153C"/>
    <w:rsid w:val="0026192C"/>
    <w:rsid w:val="00261A99"/>
    <w:rsid w:val="00261C86"/>
    <w:rsid w:val="00262086"/>
    <w:rsid w:val="002624E6"/>
    <w:rsid w:val="0026276F"/>
    <w:rsid w:val="002638AE"/>
    <w:rsid w:val="00265682"/>
    <w:rsid w:val="00267179"/>
    <w:rsid w:val="002704E1"/>
    <w:rsid w:val="0027052D"/>
    <w:rsid w:val="00271166"/>
    <w:rsid w:val="00272D7D"/>
    <w:rsid w:val="00273C44"/>
    <w:rsid w:val="00273C69"/>
    <w:rsid w:val="00273DCE"/>
    <w:rsid w:val="00274DC6"/>
    <w:rsid w:val="00274F2A"/>
    <w:rsid w:val="00275570"/>
    <w:rsid w:val="00276057"/>
    <w:rsid w:val="00276737"/>
    <w:rsid w:val="00276DF2"/>
    <w:rsid w:val="0027754B"/>
    <w:rsid w:val="002826D4"/>
    <w:rsid w:val="00282DCF"/>
    <w:rsid w:val="00282DDF"/>
    <w:rsid w:val="00283054"/>
    <w:rsid w:val="00283929"/>
    <w:rsid w:val="0028508A"/>
    <w:rsid w:val="00285405"/>
    <w:rsid w:val="0028635A"/>
    <w:rsid w:val="00286800"/>
    <w:rsid w:val="00287AA6"/>
    <w:rsid w:val="00290CEA"/>
    <w:rsid w:val="00291D47"/>
    <w:rsid w:val="00291E1D"/>
    <w:rsid w:val="002920CA"/>
    <w:rsid w:val="00293C25"/>
    <w:rsid w:val="00294B56"/>
    <w:rsid w:val="00295A0A"/>
    <w:rsid w:val="00296968"/>
    <w:rsid w:val="00297581"/>
    <w:rsid w:val="0029797C"/>
    <w:rsid w:val="002A0F17"/>
    <w:rsid w:val="002A1CE0"/>
    <w:rsid w:val="002A551D"/>
    <w:rsid w:val="002A5ED8"/>
    <w:rsid w:val="002A5FB9"/>
    <w:rsid w:val="002B01E9"/>
    <w:rsid w:val="002B220B"/>
    <w:rsid w:val="002B2377"/>
    <w:rsid w:val="002B2C6A"/>
    <w:rsid w:val="002B37F0"/>
    <w:rsid w:val="002B3E32"/>
    <w:rsid w:val="002B618C"/>
    <w:rsid w:val="002B6B32"/>
    <w:rsid w:val="002B6C35"/>
    <w:rsid w:val="002B6F21"/>
    <w:rsid w:val="002B6FA3"/>
    <w:rsid w:val="002B70AC"/>
    <w:rsid w:val="002B74AB"/>
    <w:rsid w:val="002B771F"/>
    <w:rsid w:val="002B79C7"/>
    <w:rsid w:val="002B7C73"/>
    <w:rsid w:val="002C090E"/>
    <w:rsid w:val="002C2E5A"/>
    <w:rsid w:val="002C338E"/>
    <w:rsid w:val="002C34C1"/>
    <w:rsid w:val="002C4617"/>
    <w:rsid w:val="002C5263"/>
    <w:rsid w:val="002C5329"/>
    <w:rsid w:val="002C547D"/>
    <w:rsid w:val="002C55D1"/>
    <w:rsid w:val="002C5CA5"/>
    <w:rsid w:val="002C628F"/>
    <w:rsid w:val="002C6FDF"/>
    <w:rsid w:val="002D011D"/>
    <w:rsid w:val="002D023C"/>
    <w:rsid w:val="002D05D1"/>
    <w:rsid w:val="002D0863"/>
    <w:rsid w:val="002D2936"/>
    <w:rsid w:val="002D2B75"/>
    <w:rsid w:val="002D3FA3"/>
    <w:rsid w:val="002D419C"/>
    <w:rsid w:val="002D4227"/>
    <w:rsid w:val="002D4C31"/>
    <w:rsid w:val="002D50B9"/>
    <w:rsid w:val="002D5431"/>
    <w:rsid w:val="002D6299"/>
    <w:rsid w:val="002D6DAD"/>
    <w:rsid w:val="002D70EA"/>
    <w:rsid w:val="002E2425"/>
    <w:rsid w:val="002E27B6"/>
    <w:rsid w:val="002E30FF"/>
    <w:rsid w:val="002E3E7F"/>
    <w:rsid w:val="002E3F47"/>
    <w:rsid w:val="002E46F7"/>
    <w:rsid w:val="002E507B"/>
    <w:rsid w:val="002E5378"/>
    <w:rsid w:val="002E57B5"/>
    <w:rsid w:val="002F003E"/>
    <w:rsid w:val="002F0FEE"/>
    <w:rsid w:val="002F1662"/>
    <w:rsid w:val="002F47B4"/>
    <w:rsid w:val="002F545B"/>
    <w:rsid w:val="002F57F0"/>
    <w:rsid w:val="002F5EDD"/>
    <w:rsid w:val="00301C45"/>
    <w:rsid w:val="00302A91"/>
    <w:rsid w:val="0030358B"/>
    <w:rsid w:val="00303ABA"/>
    <w:rsid w:val="00303CD2"/>
    <w:rsid w:val="00303F2C"/>
    <w:rsid w:val="0030422B"/>
    <w:rsid w:val="0030525E"/>
    <w:rsid w:val="00305356"/>
    <w:rsid w:val="003053B3"/>
    <w:rsid w:val="003064C7"/>
    <w:rsid w:val="003067E7"/>
    <w:rsid w:val="003071B0"/>
    <w:rsid w:val="003123F7"/>
    <w:rsid w:val="0031261C"/>
    <w:rsid w:val="00312649"/>
    <w:rsid w:val="00314A04"/>
    <w:rsid w:val="00315B0C"/>
    <w:rsid w:val="00316F75"/>
    <w:rsid w:val="00317453"/>
    <w:rsid w:val="003239EE"/>
    <w:rsid w:val="00323AF9"/>
    <w:rsid w:val="00323F57"/>
    <w:rsid w:val="003247DD"/>
    <w:rsid w:val="00326222"/>
    <w:rsid w:val="00326A91"/>
    <w:rsid w:val="00327324"/>
    <w:rsid w:val="003274F4"/>
    <w:rsid w:val="00327759"/>
    <w:rsid w:val="003305A7"/>
    <w:rsid w:val="00330997"/>
    <w:rsid w:val="003316C2"/>
    <w:rsid w:val="00331BF6"/>
    <w:rsid w:val="00332BD9"/>
    <w:rsid w:val="00332C82"/>
    <w:rsid w:val="00333B40"/>
    <w:rsid w:val="00333EF9"/>
    <w:rsid w:val="003345ED"/>
    <w:rsid w:val="00334FBA"/>
    <w:rsid w:val="003353C8"/>
    <w:rsid w:val="00335A39"/>
    <w:rsid w:val="003361A6"/>
    <w:rsid w:val="00337735"/>
    <w:rsid w:val="00340FA3"/>
    <w:rsid w:val="00341C0D"/>
    <w:rsid w:val="0034282F"/>
    <w:rsid w:val="0034310A"/>
    <w:rsid w:val="00343DF3"/>
    <w:rsid w:val="003447E5"/>
    <w:rsid w:val="00345348"/>
    <w:rsid w:val="003455B0"/>
    <w:rsid w:val="00345B88"/>
    <w:rsid w:val="00345D92"/>
    <w:rsid w:val="00346233"/>
    <w:rsid w:val="003464E9"/>
    <w:rsid w:val="00346A7B"/>
    <w:rsid w:val="00350C23"/>
    <w:rsid w:val="00350C80"/>
    <w:rsid w:val="0035120E"/>
    <w:rsid w:val="0035206E"/>
    <w:rsid w:val="003526EB"/>
    <w:rsid w:val="00352B0A"/>
    <w:rsid w:val="0035321A"/>
    <w:rsid w:val="003537AE"/>
    <w:rsid w:val="0035391B"/>
    <w:rsid w:val="00353A7B"/>
    <w:rsid w:val="00354EF9"/>
    <w:rsid w:val="00355DEB"/>
    <w:rsid w:val="00356F02"/>
    <w:rsid w:val="00357D77"/>
    <w:rsid w:val="00360502"/>
    <w:rsid w:val="00360F4D"/>
    <w:rsid w:val="00361C4D"/>
    <w:rsid w:val="00363477"/>
    <w:rsid w:val="0036351A"/>
    <w:rsid w:val="003638C5"/>
    <w:rsid w:val="00364373"/>
    <w:rsid w:val="003677D2"/>
    <w:rsid w:val="0037189A"/>
    <w:rsid w:val="00371A04"/>
    <w:rsid w:val="00372B0E"/>
    <w:rsid w:val="0037420C"/>
    <w:rsid w:val="00374359"/>
    <w:rsid w:val="00375842"/>
    <w:rsid w:val="00375963"/>
    <w:rsid w:val="003774DF"/>
    <w:rsid w:val="0037761B"/>
    <w:rsid w:val="00380352"/>
    <w:rsid w:val="00380B4C"/>
    <w:rsid w:val="00380D0E"/>
    <w:rsid w:val="0038138E"/>
    <w:rsid w:val="00382565"/>
    <w:rsid w:val="00382A03"/>
    <w:rsid w:val="003858F2"/>
    <w:rsid w:val="00386F90"/>
    <w:rsid w:val="0038705B"/>
    <w:rsid w:val="00390A43"/>
    <w:rsid w:val="00391254"/>
    <w:rsid w:val="00391DA5"/>
    <w:rsid w:val="00394421"/>
    <w:rsid w:val="00396575"/>
    <w:rsid w:val="00396DAD"/>
    <w:rsid w:val="00397C2E"/>
    <w:rsid w:val="003A0515"/>
    <w:rsid w:val="003A1693"/>
    <w:rsid w:val="003A1B20"/>
    <w:rsid w:val="003A1DAF"/>
    <w:rsid w:val="003A2559"/>
    <w:rsid w:val="003A38FA"/>
    <w:rsid w:val="003A39C3"/>
    <w:rsid w:val="003A4359"/>
    <w:rsid w:val="003A555C"/>
    <w:rsid w:val="003A587D"/>
    <w:rsid w:val="003A6834"/>
    <w:rsid w:val="003A6A3F"/>
    <w:rsid w:val="003B058A"/>
    <w:rsid w:val="003B174C"/>
    <w:rsid w:val="003B19A0"/>
    <w:rsid w:val="003B3CD4"/>
    <w:rsid w:val="003B4C99"/>
    <w:rsid w:val="003B5EF3"/>
    <w:rsid w:val="003B776C"/>
    <w:rsid w:val="003B7DC0"/>
    <w:rsid w:val="003B7DE7"/>
    <w:rsid w:val="003C343D"/>
    <w:rsid w:val="003C46BA"/>
    <w:rsid w:val="003C5732"/>
    <w:rsid w:val="003C5965"/>
    <w:rsid w:val="003C5F40"/>
    <w:rsid w:val="003C6DFF"/>
    <w:rsid w:val="003C71BD"/>
    <w:rsid w:val="003C7494"/>
    <w:rsid w:val="003C7C6E"/>
    <w:rsid w:val="003C7EE4"/>
    <w:rsid w:val="003D13D1"/>
    <w:rsid w:val="003D1504"/>
    <w:rsid w:val="003D172F"/>
    <w:rsid w:val="003D34A0"/>
    <w:rsid w:val="003D4011"/>
    <w:rsid w:val="003D414D"/>
    <w:rsid w:val="003D440A"/>
    <w:rsid w:val="003D4792"/>
    <w:rsid w:val="003D47A3"/>
    <w:rsid w:val="003D48B1"/>
    <w:rsid w:val="003D498D"/>
    <w:rsid w:val="003D521D"/>
    <w:rsid w:val="003D5668"/>
    <w:rsid w:val="003D58B0"/>
    <w:rsid w:val="003D5B66"/>
    <w:rsid w:val="003D5F4C"/>
    <w:rsid w:val="003D65B9"/>
    <w:rsid w:val="003D6707"/>
    <w:rsid w:val="003E162D"/>
    <w:rsid w:val="003E1C7D"/>
    <w:rsid w:val="003E2D12"/>
    <w:rsid w:val="003E3591"/>
    <w:rsid w:val="003E43B6"/>
    <w:rsid w:val="003E5F3D"/>
    <w:rsid w:val="003E5FAF"/>
    <w:rsid w:val="003E6A95"/>
    <w:rsid w:val="003E6D1D"/>
    <w:rsid w:val="003E6DC4"/>
    <w:rsid w:val="003F0BD3"/>
    <w:rsid w:val="003F0DCF"/>
    <w:rsid w:val="003F12FA"/>
    <w:rsid w:val="003F4013"/>
    <w:rsid w:val="003F41D0"/>
    <w:rsid w:val="003F52EE"/>
    <w:rsid w:val="003F6949"/>
    <w:rsid w:val="003F76DE"/>
    <w:rsid w:val="00400036"/>
    <w:rsid w:val="00400399"/>
    <w:rsid w:val="00400BEF"/>
    <w:rsid w:val="00400F16"/>
    <w:rsid w:val="00402EFF"/>
    <w:rsid w:val="004037E6"/>
    <w:rsid w:val="00404CEB"/>
    <w:rsid w:val="004051DD"/>
    <w:rsid w:val="004060E8"/>
    <w:rsid w:val="0040654F"/>
    <w:rsid w:val="004075B5"/>
    <w:rsid w:val="004078DB"/>
    <w:rsid w:val="00411AF3"/>
    <w:rsid w:val="00411FAA"/>
    <w:rsid w:val="004128D0"/>
    <w:rsid w:val="00412BFD"/>
    <w:rsid w:val="00412F02"/>
    <w:rsid w:val="00414774"/>
    <w:rsid w:val="00415046"/>
    <w:rsid w:val="004151FC"/>
    <w:rsid w:val="0041590A"/>
    <w:rsid w:val="00415C32"/>
    <w:rsid w:val="00416083"/>
    <w:rsid w:val="0042055D"/>
    <w:rsid w:val="004215B2"/>
    <w:rsid w:val="0042428F"/>
    <w:rsid w:val="00424A22"/>
    <w:rsid w:val="00425213"/>
    <w:rsid w:val="00427BAB"/>
    <w:rsid w:val="0043010E"/>
    <w:rsid w:val="00430D60"/>
    <w:rsid w:val="004335F9"/>
    <w:rsid w:val="00433653"/>
    <w:rsid w:val="00433AB7"/>
    <w:rsid w:val="00434A21"/>
    <w:rsid w:val="00436504"/>
    <w:rsid w:val="0043747F"/>
    <w:rsid w:val="00437604"/>
    <w:rsid w:val="00437A12"/>
    <w:rsid w:val="00440C88"/>
    <w:rsid w:val="004426FA"/>
    <w:rsid w:val="00443159"/>
    <w:rsid w:val="0044328C"/>
    <w:rsid w:val="0044577F"/>
    <w:rsid w:val="0044671A"/>
    <w:rsid w:val="004470C3"/>
    <w:rsid w:val="004470E0"/>
    <w:rsid w:val="0044745F"/>
    <w:rsid w:val="00447D0E"/>
    <w:rsid w:val="00450AC1"/>
    <w:rsid w:val="00451378"/>
    <w:rsid w:val="00452B5B"/>
    <w:rsid w:val="004535DA"/>
    <w:rsid w:val="00453728"/>
    <w:rsid w:val="004548EF"/>
    <w:rsid w:val="00454CD4"/>
    <w:rsid w:val="004554C7"/>
    <w:rsid w:val="004564C2"/>
    <w:rsid w:val="00456B6A"/>
    <w:rsid w:val="004571D0"/>
    <w:rsid w:val="0045739C"/>
    <w:rsid w:val="00461736"/>
    <w:rsid w:val="0046197B"/>
    <w:rsid w:val="00461AAE"/>
    <w:rsid w:val="00461F1E"/>
    <w:rsid w:val="00462578"/>
    <w:rsid w:val="004628B4"/>
    <w:rsid w:val="00466081"/>
    <w:rsid w:val="004661CB"/>
    <w:rsid w:val="004663D8"/>
    <w:rsid w:val="00466445"/>
    <w:rsid w:val="004670F7"/>
    <w:rsid w:val="00467399"/>
    <w:rsid w:val="00467BE8"/>
    <w:rsid w:val="00470050"/>
    <w:rsid w:val="0047025C"/>
    <w:rsid w:val="004707B6"/>
    <w:rsid w:val="00470899"/>
    <w:rsid w:val="0047094A"/>
    <w:rsid w:val="004715B1"/>
    <w:rsid w:val="0047227C"/>
    <w:rsid w:val="00472B9D"/>
    <w:rsid w:val="00473D7D"/>
    <w:rsid w:val="00474D09"/>
    <w:rsid w:val="0047519B"/>
    <w:rsid w:val="00475C3F"/>
    <w:rsid w:val="00477185"/>
    <w:rsid w:val="00477A0D"/>
    <w:rsid w:val="00477BC0"/>
    <w:rsid w:val="00477FCE"/>
    <w:rsid w:val="00481617"/>
    <w:rsid w:val="00482A56"/>
    <w:rsid w:val="00483871"/>
    <w:rsid w:val="00483A83"/>
    <w:rsid w:val="00484195"/>
    <w:rsid w:val="00484F89"/>
    <w:rsid w:val="00485DF7"/>
    <w:rsid w:val="00486ECF"/>
    <w:rsid w:val="00486F72"/>
    <w:rsid w:val="00487698"/>
    <w:rsid w:val="0049059F"/>
    <w:rsid w:val="00490835"/>
    <w:rsid w:val="00491649"/>
    <w:rsid w:val="004916F1"/>
    <w:rsid w:val="0049227B"/>
    <w:rsid w:val="004931A1"/>
    <w:rsid w:val="00493CE8"/>
    <w:rsid w:val="004961B1"/>
    <w:rsid w:val="0049649E"/>
    <w:rsid w:val="004A1CB9"/>
    <w:rsid w:val="004A2079"/>
    <w:rsid w:val="004A2C3E"/>
    <w:rsid w:val="004A3664"/>
    <w:rsid w:val="004A4BBC"/>
    <w:rsid w:val="004A535B"/>
    <w:rsid w:val="004A63F5"/>
    <w:rsid w:val="004A6421"/>
    <w:rsid w:val="004A65B7"/>
    <w:rsid w:val="004A6E4A"/>
    <w:rsid w:val="004A727C"/>
    <w:rsid w:val="004A7637"/>
    <w:rsid w:val="004A7813"/>
    <w:rsid w:val="004A796C"/>
    <w:rsid w:val="004B0559"/>
    <w:rsid w:val="004B09D0"/>
    <w:rsid w:val="004B163D"/>
    <w:rsid w:val="004B2765"/>
    <w:rsid w:val="004B51E3"/>
    <w:rsid w:val="004B6033"/>
    <w:rsid w:val="004B642B"/>
    <w:rsid w:val="004B7377"/>
    <w:rsid w:val="004B763C"/>
    <w:rsid w:val="004C004A"/>
    <w:rsid w:val="004C15EE"/>
    <w:rsid w:val="004C1786"/>
    <w:rsid w:val="004C1DEA"/>
    <w:rsid w:val="004C2377"/>
    <w:rsid w:val="004C25AA"/>
    <w:rsid w:val="004C2B7A"/>
    <w:rsid w:val="004C34BA"/>
    <w:rsid w:val="004C3DAB"/>
    <w:rsid w:val="004C427F"/>
    <w:rsid w:val="004C42CC"/>
    <w:rsid w:val="004C4528"/>
    <w:rsid w:val="004C5F81"/>
    <w:rsid w:val="004C79C5"/>
    <w:rsid w:val="004D12EA"/>
    <w:rsid w:val="004D13CA"/>
    <w:rsid w:val="004D1913"/>
    <w:rsid w:val="004D1A5E"/>
    <w:rsid w:val="004D1E5C"/>
    <w:rsid w:val="004D215E"/>
    <w:rsid w:val="004D353D"/>
    <w:rsid w:val="004D36F6"/>
    <w:rsid w:val="004D3CF8"/>
    <w:rsid w:val="004D3FD8"/>
    <w:rsid w:val="004D4C51"/>
    <w:rsid w:val="004D5486"/>
    <w:rsid w:val="004D5AA8"/>
    <w:rsid w:val="004D5F20"/>
    <w:rsid w:val="004D63F7"/>
    <w:rsid w:val="004D65DB"/>
    <w:rsid w:val="004D75F7"/>
    <w:rsid w:val="004E0B63"/>
    <w:rsid w:val="004E1D52"/>
    <w:rsid w:val="004E1E9D"/>
    <w:rsid w:val="004E1FA3"/>
    <w:rsid w:val="004E2FA1"/>
    <w:rsid w:val="004E4493"/>
    <w:rsid w:val="004E6821"/>
    <w:rsid w:val="004E6A6D"/>
    <w:rsid w:val="004F03B3"/>
    <w:rsid w:val="004F0537"/>
    <w:rsid w:val="004F0D10"/>
    <w:rsid w:val="004F1E37"/>
    <w:rsid w:val="004F203B"/>
    <w:rsid w:val="004F367C"/>
    <w:rsid w:val="004F3C2D"/>
    <w:rsid w:val="004F4912"/>
    <w:rsid w:val="004F49F0"/>
    <w:rsid w:val="004F4A35"/>
    <w:rsid w:val="004F5288"/>
    <w:rsid w:val="004F592E"/>
    <w:rsid w:val="004F5CCB"/>
    <w:rsid w:val="004F7E5C"/>
    <w:rsid w:val="00501375"/>
    <w:rsid w:val="00501E9F"/>
    <w:rsid w:val="0050325A"/>
    <w:rsid w:val="00504460"/>
    <w:rsid w:val="0050553C"/>
    <w:rsid w:val="00505664"/>
    <w:rsid w:val="00505710"/>
    <w:rsid w:val="005058BD"/>
    <w:rsid w:val="00505DBD"/>
    <w:rsid w:val="005064EE"/>
    <w:rsid w:val="00506691"/>
    <w:rsid w:val="00507EB3"/>
    <w:rsid w:val="0051094C"/>
    <w:rsid w:val="00510E68"/>
    <w:rsid w:val="00510F13"/>
    <w:rsid w:val="00510FC2"/>
    <w:rsid w:val="005113B0"/>
    <w:rsid w:val="00511C1C"/>
    <w:rsid w:val="00513B84"/>
    <w:rsid w:val="00513CE2"/>
    <w:rsid w:val="00514D5B"/>
    <w:rsid w:val="005150EB"/>
    <w:rsid w:val="00515294"/>
    <w:rsid w:val="0051535C"/>
    <w:rsid w:val="00516E04"/>
    <w:rsid w:val="00517708"/>
    <w:rsid w:val="0052011A"/>
    <w:rsid w:val="005201CB"/>
    <w:rsid w:val="005203B8"/>
    <w:rsid w:val="00520970"/>
    <w:rsid w:val="005218C9"/>
    <w:rsid w:val="005236BC"/>
    <w:rsid w:val="005255B0"/>
    <w:rsid w:val="00526203"/>
    <w:rsid w:val="005262B8"/>
    <w:rsid w:val="00526E51"/>
    <w:rsid w:val="00530BA4"/>
    <w:rsid w:val="00530F44"/>
    <w:rsid w:val="00533738"/>
    <w:rsid w:val="0053381A"/>
    <w:rsid w:val="00533FB6"/>
    <w:rsid w:val="005344AB"/>
    <w:rsid w:val="005345E0"/>
    <w:rsid w:val="005348D3"/>
    <w:rsid w:val="005349EF"/>
    <w:rsid w:val="00535558"/>
    <w:rsid w:val="00536014"/>
    <w:rsid w:val="00536BD8"/>
    <w:rsid w:val="005372D2"/>
    <w:rsid w:val="0053773D"/>
    <w:rsid w:val="005419D1"/>
    <w:rsid w:val="00544645"/>
    <w:rsid w:val="00545471"/>
    <w:rsid w:val="005454E7"/>
    <w:rsid w:val="00545C13"/>
    <w:rsid w:val="00545C4F"/>
    <w:rsid w:val="00545ED2"/>
    <w:rsid w:val="00546216"/>
    <w:rsid w:val="005477EB"/>
    <w:rsid w:val="005478C1"/>
    <w:rsid w:val="005508CC"/>
    <w:rsid w:val="00550D23"/>
    <w:rsid w:val="0055112C"/>
    <w:rsid w:val="0055125E"/>
    <w:rsid w:val="00552795"/>
    <w:rsid w:val="00552A26"/>
    <w:rsid w:val="00554B34"/>
    <w:rsid w:val="00555016"/>
    <w:rsid w:val="00555658"/>
    <w:rsid w:val="00556019"/>
    <w:rsid w:val="00556441"/>
    <w:rsid w:val="00557D96"/>
    <w:rsid w:val="0056008D"/>
    <w:rsid w:val="00561001"/>
    <w:rsid w:val="00561623"/>
    <w:rsid w:val="005624D2"/>
    <w:rsid w:val="0056311B"/>
    <w:rsid w:val="00564E0E"/>
    <w:rsid w:val="00566D62"/>
    <w:rsid w:val="005707AD"/>
    <w:rsid w:val="00570897"/>
    <w:rsid w:val="005716D7"/>
    <w:rsid w:val="00572958"/>
    <w:rsid w:val="00573557"/>
    <w:rsid w:val="0057379E"/>
    <w:rsid w:val="0057493B"/>
    <w:rsid w:val="00575410"/>
    <w:rsid w:val="0057665A"/>
    <w:rsid w:val="0057731F"/>
    <w:rsid w:val="00577838"/>
    <w:rsid w:val="00580237"/>
    <w:rsid w:val="00580A29"/>
    <w:rsid w:val="00581A14"/>
    <w:rsid w:val="00581C7D"/>
    <w:rsid w:val="00581E2E"/>
    <w:rsid w:val="00581F1F"/>
    <w:rsid w:val="00582464"/>
    <w:rsid w:val="00582C57"/>
    <w:rsid w:val="0058540F"/>
    <w:rsid w:val="005861BE"/>
    <w:rsid w:val="00586F0C"/>
    <w:rsid w:val="005911DF"/>
    <w:rsid w:val="00591463"/>
    <w:rsid w:val="00591970"/>
    <w:rsid w:val="005922B7"/>
    <w:rsid w:val="00592A59"/>
    <w:rsid w:val="005945B6"/>
    <w:rsid w:val="0059461F"/>
    <w:rsid w:val="005947C8"/>
    <w:rsid w:val="00596C4E"/>
    <w:rsid w:val="00596DF4"/>
    <w:rsid w:val="0059794C"/>
    <w:rsid w:val="005A026F"/>
    <w:rsid w:val="005A05F3"/>
    <w:rsid w:val="005A1E34"/>
    <w:rsid w:val="005A2EE9"/>
    <w:rsid w:val="005A33E8"/>
    <w:rsid w:val="005A391D"/>
    <w:rsid w:val="005A3E03"/>
    <w:rsid w:val="005A4990"/>
    <w:rsid w:val="005A637F"/>
    <w:rsid w:val="005A6408"/>
    <w:rsid w:val="005A6F95"/>
    <w:rsid w:val="005A74C0"/>
    <w:rsid w:val="005A76C8"/>
    <w:rsid w:val="005B0BD3"/>
    <w:rsid w:val="005B1265"/>
    <w:rsid w:val="005B1DE5"/>
    <w:rsid w:val="005B245A"/>
    <w:rsid w:val="005B5113"/>
    <w:rsid w:val="005B51DE"/>
    <w:rsid w:val="005B5FF7"/>
    <w:rsid w:val="005B6DB6"/>
    <w:rsid w:val="005C0618"/>
    <w:rsid w:val="005C1711"/>
    <w:rsid w:val="005C183E"/>
    <w:rsid w:val="005C2096"/>
    <w:rsid w:val="005C29F1"/>
    <w:rsid w:val="005C53CD"/>
    <w:rsid w:val="005C59C1"/>
    <w:rsid w:val="005C60DE"/>
    <w:rsid w:val="005D02FE"/>
    <w:rsid w:val="005D1081"/>
    <w:rsid w:val="005D1161"/>
    <w:rsid w:val="005D4076"/>
    <w:rsid w:val="005D42CD"/>
    <w:rsid w:val="005D5145"/>
    <w:rsid w:val="005D5990"/>
    <w:rsid w:val="005D6F80"/>
    <w:rsid w:val="005E011C"/>
    <w:rsid w:val="005E094B"/>
    <w:rsid w:val="005E19DE"/>
    <w:rsid w:val="005E2284"/>
    <w:rsid w:val="005E23D5"/>
    <w:rsid w:val="005E278F"/>
    <w:rsid w:val="005E4792"/>
    <w:rsid w:val="005E4A50"/>
    <w:rsid w:val="005E4E15"/>
    <w:rsid w:val="005E7026"/>
    <w:rsid w:val="005F2449"/>
    <w:rsid w:val="005F3C54"/>
    <w:rsid w:val="005F3D14"/>
    <w:rsid w:val="005F5A2A"/>
    <w:rsid w:val="005F72EC"/>
    <w:rsid w:val="005F7729"/>
    <w:rsid w:val="006000A4"/>
    <w:rsid w:val="00600EE8"/>
    <w:rsid w:val="0060135E"/>
    <w:rsid w:val="00601369"/>
    <w:rsid w:val="006018FB"/>
    <w:rsid w:val="0060201C"/>
    <w:rsid w:val="00602890"/>
    <w:rsid w:val="00602D7C"/>
    <w:rsid w:val="00603068"/>
    <w:rsid w:val="00604589"/>
    <w:rsid w:val="006059C7"/>
    <w:rsid w:val="00606ABB"/>
    <w:rsid w:val="00607076"/>
    <w:rsid w:val="0060731B"/>
    <w:rsid w:val="00607A09"/>
    <w:rsid w:val="00607B4F"/>
    <w:rsid w:val="0061090E"/>
    <w:rsid w:val="00610D47"/>
    <w:rsid w:val="006129C0"/>
    <w:rsid w:val="006133E5"/>
    <w:rsid w:val="006141C4"/>
    <w:rsid w:val="00614DBA"/>
    <w:rsid w:val="00614E0F"/>
    <w:rsid w:val="00614EC1"/>
    <w:rsid w:val="00615025"/>
    <w:rsid w:val="00615382"/>
    <w:rsid w:val="00615432"/>
    <w:rsid w:val="00615805"/>
    <w:rsid w:val="00616BB9"/>
    <w:rsid w:val="00620C8A"/>
    <w:rsid w:val="00623745"/>
    <w:rsid w:val="00626C8E"/>
    <w:rsid w:val="006279D3"/>
    <w:rsid w:val="00627ABA"/>
    <w:rsid w:val="00627B37"/>
    <w:rsid w:val="006302B2"/>
    <w:rsid w:val="0063088F"/>
    <w:rsid w:val="00631683"/>
    <w:rsid w:val="00633961"/>
    <w:rsid w:val="006339CD"/>
    <w:rsid w:val="00633DE5"/>
    <w:rsid w:val="00636542"/>
    <w:rsid w:val="00636A42"/>
    <w:rsid w:val="00637362"/>
    <w:rsid w:val="00637408"/>
    <w:rsid w:val="00637B6C"/>
    <w:rsid w:val="00640100"/>
    <w:rsid w:val="0064056B"/>
    <w:rsid w:val="00641521"/>
    <w:rsid w:val="00641C44"/>
    <w:rsid w:val="00642B74"/>
    <w:rsid w:val="0064338E"/>
    <w:rsid w:val="00650E07"/>
    <w:rsid w:val="006511B6"/>
    <w:rsid w:val="006542E6"/>
    <w:rsid w:val="0065663A"/>
    <w:rsid w:val="00656E47"/>
    <w:rsid w:val="006578A2"/>
    <w:rsid w:val="00657B1A"/>
    <w:rsid w:val="0066047E"/>
    <w:rsid w:val="00660B29"/>
    <w:rsid w:val="006612B2"/>
    <w:rsid w:val="006612ED"/>
    <w:rsid w:val="0066202E"/>
    <w:rsid w:val="00662706"/>
    <w:rsid w:val="00663836"/>
    <w:rsid w:val="006639E7"/>
    <w:rsid w:val="006646AA"/>
    <w:rsid w:val="00665F65"/>
    <w:rsid w:val="00666821"/>
    <w:rsid w:val="0066752C"/>
    <w:rsid w:val="00670EFE"/>
    <w:rsid w:val="00671409"/>
    <w:rsid w:val="00672018"/>
    <w:rsid w:val="006728A1"/>
    <w:rsid w:val="006739F6"/>
    <w:rsid w:val="006742AF"/>
    <w:rsid w:val="00674523"/>
    <w:rsid w:val="00676E15"/>
    <w:rsid w:val="00677D02"/>
    <w:rsid w:val="00680D09"/>
    <w:rsid w:val="00682B94"/>
    <w:rsid w:val="0068402E"/>
    <w:rsid w:val="0068487E"/>
    <w:rsid w:val="00684AAF"/>
    <w:rsid w:val="006867FA"/>
    <w:rsid w:val="00687580"/>
    <w:rsid w:val="006879EF"/>
    <w:rsid w:val="00687A65"/>
    <w:rsid w:val="00690006"/>
    <w:rsid w:val="006904C7"/>
    <w:rsid w:val="0069074D"/>
    <w:rsid w:val="0069075B"/>
    <w:rsid w:val="006919EA"/>
    <w:rsid w:val="0069255B"/>
    <w:rsid w:val="00692816"/>
    <w:rsid w:val="00692D80"/>
    <w:rsid w:val="0069409C"/>
    <w:rsid w:val="00694216"/>
    <w:rsid w:val="00694631"/>
    <w:rsid w:val="0069479C"/>
    <w:rsid w:val="00694C57"/>
    <w:rsid w:val="0069511A"/>
    <w:rsid w:val="00695AD8"/>
    <w:rsid w:val="00696270"/>
    <w:rsid w:val="00696C4A"/>
    <w:rsid w:val="006A0BAD"/>
    <w:rsid w:val="006A1AEA"/>
    <w:rsid w:val="006A296D"/>
    <w:rsid w:val="006A2BE5"/>
    <w:rsid w:val="006A3282"/>
    <w:rsid w:val="006A37E2"/>
    <w:rsid w:val="006A5888"/>
    <w:rsid w:val="006A6122"/>
    <w:rsid w:val="006B1D8D"/>
    <w:rsid w:val="006B1E61"/>
    <w:rsid w:val="006B27D3"/>
    <w:rsid w:val="006B2E3E"/>
    <w:rsid w:val="006B45AD"/>
    <w:rsid w:val="006B4FF9"/>
    <w:rsid w:val="006B501F"/>
    <w:rsid w:val="006B58C1"/>
    <w:rsid w:val="006B5A67"/>
    <w:rsid w:val="006C13A4"/>
    <w:rsid w:val="006C1C4C"/>
    <w:rsid w:val="006C290B"/>
    <w:rsid w:val="006C32AE"/>
    <w:rsid w:val="006C34AE"/>
    <w:rsid w:val="006C3575"/>
    <w:rsid w:val="006C35C8"/>
    <w:rsid w:val="006C3F3D"/>
    <w:rsid w:val="006C446C"/>
    <w:rsid w:val="006C446D"/>
    <w:rsid w:val="006C5C2A"/>
    <w:rsid w:val="006C5C5F"/>
    <w:rsid w:val="006C6BE9"/>
    <w:rsid w:val="006C6C18"/>
    <w:rsid w:val="006C7706"/>
    <w:rsid w:val="006D0375"/>
    <w:rsid w:val="006D2A93"/>
    <w:rsid w:val="006D4B6C"/>
    <w:rsid w:val="006D50A5"/>
    <w:rsid w:val="006D5306"/>
    <w:rsid w:val="006D58E6"/>
    <w:rsid w:val="006D69AC"/>
    <w:rsid w:val="006E1586"/>
    <w:rsid w:val="006E279B"/>
    <w:rsid w:val="006E2854"/>
    <w:rsid w:val="006E2BD5"/>
    <w:rsid w:val="006E306C"/>
    <w:rsid w:val="006E402A"/>
    <w:rsid w:val="006E4A47"/>
    <w:rsid w:val="006E60F0"/>
    <w:rsid w:val="006E7A1D"/>
    <w:rsid w:val="006F10CD"/>
    <w:rsid w:val="006F11D3"/>
    <w:rsid w:val="006F1360"/>
    <w:rsid w:val="006F16F1"/>
    <w:rsid w:val="006F1C22"/>
    <w:rsid w:val="006F25BF"/>
    <w:rsid w:val="006F2F79"/>
    <w:rsid w:val="006F3EA7"/>
    <w:rsid w:val="006F3FF4"/>
    <w:rsid w:val="006F42E0"/>
    <w:rsid w:val="006F4F60"/>
    <w:rsid w:val="006F5244"/>
    <w:rsid w:val="006F59F8"/>
    <w:rsid w:val="006F61DB"/>
    <w:rsid w:val="00701548"/>
    <w:rsid w:val="00702CF0"/>
    <w:rsid w:val="007032BF"/>
    <w:rsid w:val="0070360A"/>
    <w:rsid w:val="007038BB"/>
    <w:rsid w:val="0070403D"/>
    <w:rsid w:val="007066BE"/>
    <w:rsid w:val="00706DF2"/>
    <w:rsid w:val="00710201"/>
    <w:rsid w:val="007103C8"/>
    <w:rsid w:val="00710F6F"/>
    <w:rsid w:val="00711029"/>
    <w:rsid w:val="00712B58"/>
    <w:rsid w:val="00714A37"/>
    <w:rsid w:val="00715235"/>
    <w:rsid w:val="00715B03"/>
    <w:rsid w:val="0071611B"/>
    <w:rsid w:val="007179E8"/>
    <w:rsid w:val="007204F6"/>
    <w:rsid w:val="00720719"/>
    <w:rsid w:val="007215BB"/>
    <w:rsid w:val="00722483"/>
    <w:rsid w:val="007246AA"/>
    <w:rsid w:val="00724E70"/>
    <w:rsid w:val="00727BEA"/>
    <w:rsid w:val="00727FBE"/>
    <w:rsid w:val="007304B0"/>
    <w:rsid w:val="007305DA"/>
    <w:rsid w:val="00731989"/>
    <w:rsid w:val="007340FA"/>
    <w:rsid w:val="007343D1"/>
    <w:rsid w:val="007346E3"/>
    <w:rsid w:val="00734B30"/>
    <w:rsid w:val="007355BC"/>
    <w:rsid w:val="00735830"/>
    <w:rsid w:val="007364C5"/>
    <w:rsid w:val="007365FB"/>
    <w:rsid w:val="00736E10"/>
    <w:rsid w:val="0073709E"/>
    <w:rsid w:val="0073771B"/>
    <w:rsid w:val="00742087"/>
    <w:rsid w:val="00742AF3"/>
    <w:rsid w:val="007431E1"/>
    <w:rsid w:val="0074348D"/>
    <w:rsid w:val="00744B89"/>
    <w:rsid w:val="00745B7A"/>
    <w:rsid w:val="00746FD3"/>
    <w:rsid w:val="00747591"/>
    <w:rsid w:val="00747A6F"/>
    <w:rsid w:val="00750247"/>
    <w:rsid w:val="00751321"/>
    <w:rsid w:val="0075197D"/>
    <w:rsid w:val="007527AC"/>
    <w:rsid w:val="00753698"/>
    <w:rsid w:val="0075387E"/>
    <w:rsid w:val="00753E6B"/>
    <w:rsid w:val="0075470A"/>
    <w:rsid w:val="00755482"/>
    <w:rsid w:val="00755A3F"/>
    <w:rsid w:val="00756B41"/>
    <w:rsid w:val="0075727E"/>
    <w:rsid w:val="00760FDC"/>
    <w:rsid w:val="00761FA7"/>
    <w:rsid w:val="00762E0E"/>
    <w:rsid w:val="007637C9"/>
    <w:rsid w:val="00763B72"/>
    <w:rsid w:val="00764342"/>
    <w:rsid w:val="00764EF4"/>
    <w:rsid w:val="00765C30"/>
    <w:rsid w:val="007660BC"/>
    <w:rsid w:val="007661C8"/>
    <w:rsid w:val="00767E8B"/>
    <w:rsid w:val="007721B7"/>
    <w:rsid w:val="00772FED"/>
    <w:rsid w:val="00775B47"/>
    <w:rsid w:val="00777063"/>
    <w:rsid w:val="007770C8"/>
    <w:rsid w:val="00777121"/>
    <w:rsid w:val="00777A3E"/>
    <w:rsid w:val="00777BDC"/>
    <w:rsid w:val="007801A2"/>
    <w:rsid w:val="00781E8C"/>
    <w:rsid w:val="00782082"/>
    <w:rsid w:val="0078304E"/>
    <w:rsid w:val="00783BD0"/>
    <w:rsid w:val="00783CFA"/>
    <w:rsid w:val="00784C36"/>
    <w:rsid w:val="00785746"/>
    <w:rsid w:val="00785F23"/>
    <w:rsid w:val="00787F8D"/>
    <w:rsid w:val="0079257A"/>
    <w:rsid w:val="0079269E"/>
    <w:rsid w:val="00794EFB"/>
    <w:rsid w:val="00796F7D"/>
    <w:rsid w:val="0079791A"/>
    <w:rsid w:val="007A159D"/>
    <w:rsid w:val="007A17E0"/>
    <w:rsid w:val="007A17E4"/>
    <w:rsid w:val="007A2A0F"/>
    <w:rsid w:val="007A3E4C"/>
    <w:rsid w:val="007A45E9"/>
    <w:rsid w:val="007A5348"/>
    <w:rsid w:val="007A6405"/>
    <w:rsid w:val="007A6EA7"/>
    <w:rsid w:val="007A7818"/>
    <w:rsid w:val="007A7CD7"/>
    <w:rsid w:val="007B03F7"/>
    <w:rsid w:val="007B0804"/>
    <w:rsid w:val="007B1317"/>
    <w:rsid w:val="007B1407"/>
    <w:rsid w:val="007B2223"/>
    <w:rsid w:val="007B23F1"/>
    <w:rsid w:val="007B2B93"/>
    <w:rsid w:val="007B37C9"/>
    <w:rsid w:val="007B4001"/>
    <w:rsid w:val="007B4498"/>
    <w:rsid w:val="007B52DB"/>
    <w:rsid w:val="007B61D9"/>
    <w:rsid w:val="007B667E"/>
    <w:rsid w:val="007B7517"/>
    <w:rsid w:val="007B7C55"/>
    <w:rsid w:val="007B7F15"/>
    <w:rsid w:val="007B7F75"/>
    <w:rsid w:val="007C11ED"/>
    <w:rsid w:val="007C23B9"/>
    <w:rsid w:val="007C277E"/>
    <w:rsid w:val="007C2EBD"/>
    <w:rsid w:val="007C4522"/>
    <w:rsid w:val="007C510E"/>
    <w:rsid w:val="007C5163"/>
    <w:rsid w:val="007C735B"/>
    <w:rsid w:val="007C786A"/>
    <w:rsid w:val="007C797E"/>
    <w:rsid w:val="007C7BA8"/>
    <w:rsid w:val="007D04DB"/>
    <w:rsid w:val="007D15DC"/>
    <w:rsid w:val="007D1690"/>
    <w:rsid w:val="007D357A"/>
    <w:rsid w:val="007D409E"/>
    <w:rsid w:val="007D4513"/>
    <w:rsid w:val="007D46EA"/>
    <w:rsid w:val="007D4BD2"/>
    <w:rsid w:val="007D4E1A"/>
    <w:rsid w:val="007D5096"/>
    <w:rsid w:val="007D5308"/>
    <w:rsid w:val="007D5A98"/>
    <w:rsid w:val="007D65F9"/>
    <w:rsid w:val="007D71ED"/>
    <w:rsid w:val="007D740F"/>
    <w:rsid w:val="007E171B"/>
    <w:rsid w:val="007E2001"/>
    <w:rsid w:val="007E2212"/>
    <w:rsid w:val="007E2B0A"/>
    <w:rsid w:val="007E4F0C"/>
    <w:rsid w:val="007E695C"/>
    <w:rsid w:val="007E7253"/>
    <w:rsid w:val="007E77DE"/>
    <w:rsid w:val="007F018D"/>
    <w:rsid w:val="007F0E5F"/>
    <w:rsid w:val="007F1329"/>
    <w:rsid w:val="007F2A49"/>
    <w:rsid w:val="007F5512"/>
    <w:rsid w:val="007F5F8C"/>
    <w:rsid w:val="007F621E"/>
    <w:rsid w:val="007F6ADF"/>
    <w:rsid w:val="007F74C4"/>
    <w:rsid w:val="007F7A1B"/>
    <w:rsid w:val="007F7D21"/>
    <w:rsid w:val="007F7D39"/>
    <w:rsid w:val="00800258"/>
    <w:rsid w:val="00800FBA"/>
    <w:rsid w:val="008014A0"/>
    <w:rsid w:val="0080153B"/>
    <w:rsid w:val="008015B3"/>
    <w:rsid w:val="0080193D"/>
    <w:rsid w:val="00802FC4"/>
    <w:rsid w:val="0080318C"/>
    <w:rsid w:val="00803558"/>
    <w:rsid w:val="00804B06"/>
    <w:rsid w:val="00804D08"/>
    <w:rsid w:val="00804EFA"/>
    <w:rsid w:val="00806C6B"/>
    <w:rsid w:val="00807840"/>
    <w:rsid w:val="00807A75"/>
    <w:rsid w:val="00807CD8"/>
    <w:rsid w:val="00810501"/>
    <w:rsid w:val="00810D6B"/>
    <w:rsid w:val="00811716"/>
    <w:rsid w:val="00812E9D"/>
    <w:rsid w:val="00813BDD"/>
    <w:rsid w:val="00813EEC"/>
    <w:rsid w:val="0081469E"/>
    <w:rsid w:val="00814F97"/>
    <w:rsid w:val="00815FE9"/>
    <w:rsid w:val="00822D63"/>
    <w:rsid w:val="00822DD8"/>
    <w:rsid w:val="00824F7C"/>
    <w:rsid w:val="00825C7C"/>
    <w:rsid w:val="00826559"/>
    <w:rsid w:val="00826CF4"/>
    <w:rsid w:val="00826FEE"/>
    <w:rsid w:val="0082769E"/>
    <w:rsid w:val="00830242"/>
    <w:rsid w:val="00830451"/>
    <w:rsid w:val="00830D37"/>
    <w:rsid w:val="00831FC3"/>
    <w:rsid w:val="008357D9"/>
    <w:rsid w:val="00835D2D"/>
    <w:rsid w:val="00835FB8"/>
    <w:rsid w:val="0083619C"/>
    <w:rsid w:val="00836EAA"/>
    <w:rsid w:val="00837101"/>
    <w:rsid w:val="00841077"/>
    <w:rsid w:val="00841D75"/>
    <w:rsid w:val="00842998"/>
    <w:rsid w:val="008443B5"/>
    <w:rsid w:val="00844711"/>
    <w:rsid w:val="00844761"/>
    <w:rsid w:val="00845E2B"/>
    <w:rsid w:val="00845E82"/>
    <w:rsid w:val="00846FED"/>
    <w:rsid w:val="00847390"/>
    <w:rsid w:val="0084789C"/>
    <w:rsid w:val="0085210D"/>
    <w:rsid w:val="008528A7"/>
    <w:rsid w:val="008529FD"/>
    <w:rsid w:val="00852A5E"/>
    <w:rsid w:val="00853D19"/>
    <w:rsid w:val="00855047"/>
    <w:rsid w:val="008560F6"/>
    <w:rsid w:val="0085700E"/>
    <w:rsid w:val="00857605"/>
    <w:rsid w:val="00857F5D"/>
    <w:rsid w:val="00860288"/>
    <w:rsid w:val="008608C1"/>
    <w:rsid w:val="00860D2A"/>
    <w:rsid w:val="00861408"/>
    <w:rsid w:val="008619EA"/>
    <w:rsid w:val="00862D02"/>
    <w:rsid w:val="00862DD5"/>
    <w:rsid w:val="00863095"/>
    <w:rsid w:val="008632EA"/>
    <w:rsid w:val="00863892"/>
    <w:rsid w:val="008652DC"/>
    <w:rsid w:val="0086798D"/>
    <w:rsid w:val="00867D11"/>
    <w:rsid w:val="0087083F"/>
    <w:rsid w:val="0087129A"/>
    <w:rsid w:val="00873A15"/>
    <w:rsid w:val="00873AF0"/>
    <w:rsid w:val="00874C65"/>
    <w:rsid w:val="00876D0A"/>
    <w:rsid w:val="00877FBF"/>
    <w:rsid w:val="00880BAC"/>
    <w:rsid w:val="00880F42"/>
    <w:rsid w:val="00884EF8"/>
    <w:rsid w:val="008859EF"/>
    <w:rsid w:val="00885AD5"/>
    <w:rsid w:val="00886278"/>
    <w:rsid w:val="0088657B"/>
    <w:rsid w:val="00886AED"/>
    <w:rsid w:val="0088781B"/>
    <w:rsid w:val="00891F95"/>
    <w:rsid w:val="00892635"/>
    <w:rsid w:val="00893340"/>
    <w:rsid w:val="00893A1F"/>
    <w:rsid w:val="00893B8F"/>
    <w:rsid w:val="00895D43"/>
    <w:rsid w:val="00896559"/>
    <w:rsid w:val="008A0810"/>
    <w:rsid w:val="008A0B8C"/>
    <w:rsid w:val="008A127A"/>
    <w:rsid w:val="008A1F4D"/>
    <w:rsid w:val="008A3CF8"/>
    <w:rsid w:val="008A4B95"/>
    <w:rsid w:val="008A52F5"/>
    <w:rsid w:val="008A7917"/>
    <w:rsid w:val="008A7DE6"/>
    <w:rsid w:val="008B01EE"/>
    <w:rsid w:val="008B1659"/>
    <w:rsid w:val="008B1B6B"/>
    <w:rsid w:val="008B265B"/>
    <w:rsid w:val="008B366E"/>
    <w:rsid w:val="008B4D36"/>
    <w:rsid w:val="008B566E"/>
    <w:rsid w:val="008B63E7"/>
    <w:rsid w:val="008B6842"/>
    <w:rsid w:val="008B70C4"/>
    <w:rsid w:val="008B7F48"/>
    <w:rsid w:val="008C03D9"/>
    <w:rsid w:val="008C160D"/>
    <w:rsid w:val="008C59DC"/>
    <w:rsid w:val="008C5CFA"/>
    <w:rsid w:val="008C5D40"/>
    <w:rsid w:val="008C764D"/>
    <w:rsid w:val="008C7EAB"/>
    <w:rsid w:val="008D0A07"/>
    <w:rsid w:val="008D1451"/>
    <w:rsid w:val="008D1C5E"/>
    <w:rsid w:val="008D1D14"/>
    <w:rsid w:val="008D4381"/>
    <w:rsid w:val="008D6D04"/>
    <w:rsid w:val="008D75E5"/>
    <w:rsid w:val="008E0531"/>
    <w:rsid w:val="008E135A"/>
    <w:rsid w:val="008E1EBD"/>
    <w:rsid w:val="008E3EC1"/>
    <w:rsid w:val="008E6A4A"/>
    <w:rsid w:val="008E6C0C"/>
    <w:rsid w:val="008F08A5"/>
    <w:rsid w:val="008F1B2B"/>
    <w:rsid w:val="008F261F"/>
    <w:rsid w:val="008F3250"/>
    <w:rsid w:val="008F3F21"/>
    <w:rsid w:val="008F41C3"/>
    <w:rsid w:val="008F47FB"/>
    <w:rsid w:val="008F4A39"/>
    <w:rsid w:val="008F51CA"/>
    <w:rsid w:val="008F577B"/>
    <w:rsid w:val="008F5C86"/>
    <w:rsid w:val="008F6A41"/>
    <w:rsid w:val="008F7D55"/>
    <w:rsid w:val="00900010"/>
    <w:rsid w:val="00900016"/>
    <w:rsid w:val="0090054E"/>
    <w:rsid w:val="00900999"/>
    <w:rsid w:val="00902BB9"/>
    <w:rsid w:val="0090348A"/>
    <w:rsid w:val="00903A66"/>
    <w:rsid w:val="00904522"/>
    <w:rsid w:val="00904FEA"/>
    <w:rsid w:val="0091179C"/>
    <w:rsid w:val="00911BA6"/>
    <w:rsid w:val="00911ECD"/>
    <w:rsid w:val="00912204"/>
    <w:rsid w:val="00912377"/>
    <w:rsid w:val="009136DD"/>
    <w:rsid w:val="009138FA"/>
    <w:rsid w:val="009145F9"/>
    <w:rsid w:val="009162C7"/>
    <w:rsid w:val="0092079B"/>
    <w:rsid w:val="00921248"/>
    <w:rsid w:val="00921767"/>
    <w:rsid w:val="00921A32"/>
    <w:rsid w:val="00922CB4"/>
    <w:rsid w:val="00923CFA"/>
    <w:rsid w:val="00924265"/>
    <w:rsid w:val="00924C51"/>
    <w:rsid w:val="00925065"/>
    <w:rsid w:val="00925581"/>
    <w:rsid w:val="00926C8E"/>
    <w:rsid w:val="009307BB"/>
    <w:rsid w:val="00930B28"/>
    <w:rsid w:val="009324C9"/>
    <w:rsid w:val="00932ACC"/>
    <w:rsid w:val="00934E61"/>
    <w:rsid w:val="00934FE5"/>
    <w:rsid w:val="00935D6E"/>
    <w:rsid w:val="00935EF2"/>
    <w:rsid w:val="009362B1"/>
    <w:rsid w:val="00936E8F"/>
    <w:rsid w:val="009421CC"/>
    <w:rsid w:val="009422DE"/>
    <w:rsid w:val="009428EE"/>
    <w:rsid w:val="00943719"/>
    <w:rsid w:val="00943AE0"/>
    <w:rsid w:val="00943F37"/>
    <w:rsid w:val="009449BD"/>
    <w:rsid w:val="00945665"/>
    <w:rsid w:val="00946A3B"/>
    <w:rsid w:val="00947CEB"/>
    <w:rsid w:val="00950930"/>
    <w:rsid w:val="00950DA2"/>
    <w:rsid w:val="00950E1B"/>
    <w:rsid w:val="00951E19"/>
    <w:rsid w:val="00952347"/>
    <w:rsid w:val="009524EC"/>
    <w:rsid w:val="00952F2B"/>
    <w:rsid w:val="0095381D"/>
    <w:rsid w:val="009538DA"/>
    <w:rsid w:val="00953D65"/>
    <w:rsid w:val="00954BE1"/>
    <w:rsid w:val="00956C3E"/>
    <w:rsid w:val="00957688"/>
    <w:rsid w:val="009577D7"/>
    <w:rsid w:val="00957FA1"/>
    <w:rsid w:val="00960BFD"/>
    <w:rsid w:val="00961631"/>
    <w:rsid w:val="00963266"/>
    <w:rsid w:val="00963ACD"/>
    <w:rsid w:val="00963D21"/>
    <w:rsid w:val="00965637"/>
    <w:rsid w:val="00966981"/>
    <w:rsid w:val="00966B23"/>
    <w:rsid w:val="009678DF"/>
    <w:rsid w:val="00967DA6"/>
    <w:rsid w:val="009700C7"/>
    <w:rsid w:val="00971BD8"/>
    <w:rsid w:val="009721D0"/>
    <w:rsid w:val="009723A0"/>
    <w:rsid w:val="009744D1"/>
    <w:rsid w:val="009754D1"/>
    <w:rsid w:val="00976B42"/>
    <w:rsid w:val="009775DB"/>
    <w:rsid w:val="00980272"/>
    <w:rsid w:val="00982210"/>
    <w:rsid w:val="00983256"/>
    <w:rsid w:val="00983FAE"/>
    <w:rsid w:val="0098464C"/>
    <w:rsid w:val="00984818"/>
    <w:rsid w:val="00984B1A"/>
    <w:rsid w:val="00985D66"/>
    <w:rsid w:val="009872AD"/>
    <w:rsid w:val="0098753C"/>
    <w:rsid w:val="0098769B"/>
    <w:rsid w:val="00990389"/>
    <w:rsid w:val="00990C31"/>
    <w:rsid w:val="009922D4"/>
    <w:rsid w:val="00993A00"/>
    <w:rsid w:val="00994FEE"/>
    <w:rsid w:val="00995CDD"/>
    <w:rsid w:val="009961FF"/>
    <w:rsid w:val="009975A9"/>
    <w:rsid w:val="009A1654"/>
    <w:rsid w:val="009A2432"/>
    <w:rsid w:val="009A2493"/>
    <w:rsid w:val="009A2556"/>
    <w:rsid w:val="009A2C25"/>
    <w:rsid w:val="009A3FB5"/>
    <w:rsid w:val="009A4CD1"/>
    <w:rsid w:val="009A533F"/>
    <w:rsid w:val="009A610B"/>
    <w:rsid w:val="009A6C2B"/>
    <w:rsid w:val="009A7DFA"/>
    <w:rsid w:val="009B059F"/>
    <w:rsid w:val="009B0C47"/>
    <w:rsid w:val="009B3446"/>
    <w:rsid w:val="009B4990"/>
    <w:rsid w:val="009B4BF4"/>
    <w:rsid w:val="009B693D"/>
    <w:rsid w:val="009B6A64"/>
    <w:rsid w:val="009B6E64"/>
    <w:rsid w:val="009B79AD"/>
    <w:rsid w:val="009B7E47"/>
    <w:rsid w:val="009C06B3"/>
    <w:rsid w:val="009C0CBB"/>
    <w:rsid w:val="009C0D34"/>
    <w:rsid w:val="009C0F3D"/>
    <w:rsid w:val="009C1820"/>
    <w:rsid w:val="009C1868"/>
    <w:rsid w:val="009C1D38"/>
    <w:rsid w:val="009C1F13"/>
    <w:rsid w:val="009C221E"/>
    <w:rsid w:val="009C26CD"/>
    <w:rsid w:val="009C3315"/>
    <w:rsid w:val="009C347B"/>
    <w:rsid w:val="009C34A2"/>
    <w:rsid w:val="009C3999"/>
    <w:rsid w:val="009C3A3E"/>
    <w:rsid w:val="009C48D9"/>
    <w:rsid w:val="009C501D"/>
    <w:rsid w:val="009C5D3E"/>
    <w:rsid w:val="009C64C7"/>
    <w:rsid w:val="009C7F0B"/>
    <w:rsid w:val="009C7F92"/>
    <w:rsid w:val="009D020F"/>
    <w:rsid w:val="009D195C"/>
    <w:rsid w:val="009D1BF7"/>
    <w:rsid w:val="009D27BA"/>
    <w:rsid w:val="009D35B3"/>
    <w:rsid w:val="009D36E9"/>
    <w:rsid w:val="009D3C03"/>
    <w:rsid w:val="009D4248"/>
    <w:rsid w:val="009D454D"/>
    <w:rsid w:val="009D4EEC"/>
    <w:rsid w:val="009D50D3"/>
    <w:rsid w:val="009D6980"/>
    <w:rsid w:val="009D75E0"/>
    <w:rsid w:val="009E002E"/>
    <w:rsid w:val="009E20F1"/>
    <w:rsid w:val="009E2E30"/>
    <w:rsid w:val="009E2E31"/>
    <w:rsid w:val="009E31B4"/>
    <w:rsid w:val="009E37DC"/>
    <w:rsid w:val="009E3CE3"/>
    <w:rsid w:val="009E438F"/>
    <w:rsid w:val="009E4B00"/>
    <w:rsid w:val="009E552B"/>
    <w:rsid w:val="009E5597"/>
    <w:rsid w:val="009E5BA5"/>
    <w:rsid w:val="009E65FD"/>
    <w:rsid w:val="009E7EB4"/>
    <w:rsid w:val="009F441C"/>
    <w:rsid w:val="009F4768"/>
    <w:rsid w:val="009F6C13"/>
    <w:rsid w:val="009F7764"/>
    <w:rsid w:val="009F7B22"/>
    <w:rsid w:val="00A000CA"/>
    <w:rsid w:val="00A004BB"/>
    <w:rsid w:val="00A0102A"/>
    <w:rsid w:val="00A01649"/>
    <w:rsid w:val="00A02131"/>
    <w:rsid w:val="00A02D6F"/>
    <w:rsid w:val="00A035C4"/>
    <w:rsid w:val="00A037D6"/>
    <w:rsid w:val="00A04790"/>
    <w:rsid w:val="00A04F50"/>
    <w:rsid w:val="00A051B9"/>
    <w:rsid w:val="00A0542C"/>
    <w:rsid w:val="00A05E11"/>
    <w:rsid w:val="00A06012"/>
    <w:rsid w:val="00A0664B"/>
    <w:rsid w:val="00A07345"/>
    <w:rsid w:val="00A07790"/>
    <w:rsid w:val="00A1001C"/>
    <w:rsid w:val="00A10182"/>
    <w:rsid w:val="00A15225"/>
    <w:rsid w:val="00A157B6"/>
    <w:rsid w:val="00A1592A"/>
    <w:rsid w:val="00A15E12"/>
    <w:rsid w:val="00A17429"/>
    <w:rsid w:val="00A176C7"/>
    <w:rsid w:val="00A17F83"/>
    <w:rsid w:val="00A20060"/>
    <w:rsid w:val="00A202AD"/>
    <w:rsid w:val="00A20C11"/>
    <w:rsid w:val="00A230CE"/>
    <w:rsid w:val="00A23940"/>
    <w:rsid w:val="00A23CF3"/>
    <w:rsid w:val="00A24371"/>
    <w:rsid w:val="00A24E2A"/>
    <w:rsid w:val="00A26F0C"/>
    <w:rsid w:val="00A2787D"/>
    <w:rsid w:val="00A30261"/>
    <w:rsid w:val="00A32951"/>
    <w:rsid w:val="00A32E72"/>
    <w:rsid w:val="00A335E4"/>
    <w:rsid w:val="00A33C4D"/>
    <w:rsid w:val="00A3414D"/>
    <w:rsid w:val="00A34E8F"/>
    <w:rsid w:val="00A3612B"/>
    <w:rsid w:val="00A36B41"/>
    <w:rsid w:val="00A37581"/>
    <w:rsid w:val="00A37F69"/>
    <w:rsid w:val="00A409F0"/>
    <w:rsid w:val="00A40B69"/>
    <w:rsid w:val="00A42494"/>
    <w:rsid w:val="00A42BE0"/>
    <w:rsid w:val="00A42CC3"/>
    <w:rsid w:val="00A42DA1"/>
    <w:rsid w:val="00A43405"/>
    <w:rsid w:val="00A4434C"/>
    <w:rsid w:val="00A45ACB"/>
    <w:rsid w:val="00A46C9B"/>
    <w:rsid w:val="00A472B9"/>
    <w:rsid w:val="00A47F88"/>
    <w:rsid w:val="00A50F3A"/>
    <w:rsid w:val="00A52B33"/>
    <w:rsid w:val="00A54404"/>
    <w:rsid w:val="00A549A0"/>
    <w:rsid w:val="00A55177"/>
    <w:rsid w:val="00A551A2"/>
    <w:rsid w:val="00A560DD"/>
    <w:rsid w:val="00A56F92"/>
    <w:rsid w:val="00A57232"/>
    <w:rsid w:val="00A6078C"/>
    <w:rsid w:val="00A60D9B"/>
    <w:rsid w:val="00A61147"/>
    <w:rsid w:val="00A611D2"/>
    <w:rsid w:val="00A613B8"/>
    <w:rsid w:val="00A62276"/>
    <w:rsid w:val="00A62356"/>
    <w:rsid w:val="00A6385B"/>
    <w:rsid w:val="00A65279"/>
    <w:rsid w:val="00A652AA"/>
    <w:rsid w:val="00A66C87"/>
    <w:rsid w:val="00A67CE5"/>
    <w:rsid w:val="00A70480"/>
    <w:rsid w:val="00A705FA"/>
    <w:rsid w:val="00A707A8"/>
    <w:rsid w:val="00A71074"/>
    <w:rsid w:val="00A72486"/>
    <w:rsid w:val="00A72B72"/>
    <w:rsid w:val="00A731F4"/>
    <w:rsid w:val="00A741E9"/>
    <w:rsid w:val="00A75924"/>
    <w:rsid w:val="00A75D8B"/>
    <w:rsid w:val="00A777AF"/>
    <w:rsid w:val="00A77958"/>
    <w:rsid w:val="00A77C47"/>
    <w:rsid w:val="00A80A14"/>
    <w:rsid w:val="00A8120A"/>
    <w:rsid w:val="00A829C6"/>
    <w:rsid w:val="00A82C56"/>
    <w:rsid w:val="00A83418"/>
    <w:rsid w:val="00A83CB3"/>
    <w:rsid w:val="00A84085"/>
    <w:rsid w:val="00A860C9"/>
    <w:rsid w:val="00A86AFE"/>
    <w:rsid w:val="00A9034B"/>
    <w:rsid w:val="00A90B8A"/>
    <w:rsid w:val="00A91249"/>
    <w:rsid w:val="00A91FD4"/>
    <w:rsid w:val="00A9225C"/>
    <w:rsid w:val="00A93189"/>
    <w:rsid w:val="00A9322E"/>
    <w:rsid w:val="00A94D0A"/>
    <w:rsid w:val="00A9541A"/>
    <w:rsid w:val="00A95A9E"/>
    <w:rsid w:val="00A963E1"/>
    <w:rsid w:val="00A967A6"/>
    <w:rsid w:val="00AA1658"/>
    <w:rsid w:val="00AA30A7"/>
    <w:rsid w:val="00AA3F70"/>
    <w:rsid w:val="00AA6B83"/>
    <w:rsid w:val="00AA6C6C"/>
    <w:rsid w:val="00AA7B96"/>
    <w:rsid w:val="00AB0F0E"/>
    <w:rsid w:val="00AB0FF9"/>
    <w:rsid w:val="00AB1A33"/>
    <w:rsid w:val="00AB22E2"/>
    <w:rsid w:val="00AB2DAF"/>
    <w:rsid w:val="00AB3384"/>
    <w:rsid w:val="00AB355A"/>
    <w:rsid w:val="00AB396F"/>
    <w:rsid w:val="00AB414C"/>
    <w:rsid w:val="00AB5D0F"/>
    <w:rsid w:val="00AB639F"/>
    <w:rsid w:val="00AB6B16"/>
    <w:rsid w:val="00AB6EC9"/>
    <w:rsid w:val="00AC0C73"/>
    <w:rsid w:val="00AC17D1"/>
    <w:rsid w:val="00AC1864"/>
    <w:rsid w:val="00AC1C01"/>
    <w:rsid w:val="00AC39FF"/>
    <w:rsid w:val="00AC3DB1"/>
    <w:rsid w:val="00AC451A"/>
    <w:rsid w:val="00AC4A96"/>
    <w:rsid w:val="00AC4C74"/>
    <w:rsid w:val="00AC4E05"/>
    <w:rsid w:val="00AC71E5"/>
    <w:rsid w:val="00AD01ED"/>
    <w:rsid w:val="00AD131A"/>
    <w:rsid w:val="00AD3BF7"/>
    <w:rsid w:val="00AD553B"/>
    <w:rsid w:val="00AD5694"/>
    <w:rsid w:val="00AD5E22"/>
    <w:rsid w:val="00AD6AC5"/>
    <w:rsid w:val="00AD755B"/>
    <w:rsid w:val="00AE1E65"/>
    <w:rsid w:val="00AE4AFC"/>
    <w:rsid w:val="00AE4ECC"/>
    <w:rsid w:val="00AE5957"/>
    <w:rsid w:val="00AE5F50"/>
    <w:rsid w:val="00AE7453"/>
    <w:rsid w:val="00AE76B2"/>
    <w:rsid w:val="00AF0123"/>
    <w:rsid w:val="00AF1AE1"/>
    <w:rsid w:val="00AF2354"/>
    <w:rsid w:val="00AF302C"/>
    <w:rsid w:val="00AF411F"/>
    <w:rsid w:val="00AF6929"/>
    <w:rsid w:val="00B00424"/>
    <w:rsid w:val="00B00F75"/>
    <w:rsid w:val="00B04D0A"/>
    <w:rsid w:val="00B05D1B"/>
    <w:rsid w:val="00B0653F"/>
    <w:rsid w:val="00B103BF"/>
    <w:rsid w:val="00B10709"/>
    <w:rsid w:val="00B10D71"/>
    <w:rsid w:val="00B122E2"/>
    <w:rsid w:val="00B12B2E"/>
    <w:rsid w:val="00B1454D"/>
    <w:rsid w:val="00B14632"/>
    <w:rsid w:val="00B15297"/>
    <w:rsid w:val="00B1585F"/>
    <w:rsid w:val="00B158B0"/>
    <w:rsid w:val="00B16976"/>
    <w:rsid w:val="00B16BFF"/>
    <w:rsid w:val="00B1795F"/>
    <w:rsid w:val="00B17A18"/>
    <w:rsid w:val="00B20CC2"/>
    <w:rsid w:val="00B20E77"/>
    <w:rsid w:val="00B211D2"/>
    <w:rsid w:val="00B21B60"/>
    <w:rsid w:val="00B22278"/>
    <w:rsid w:val="00B236DE"/>
    <w:rsid w:val="00B23EF9"/>
    <w:rsid w:val="00B24C88"/>
    <w:rsid w:val="00B25B18"/>
    <w:rsid w:val="00B261A7"/>
    <w:rsid w:val="00B270D3"/>
    <w:rsid w:val="00B27DF4"/>
    <w:rsid w:val="00B27FCD"/>
    <w:rsid w:val="00B30B05"/>
    <w:rsid w:val="00B30B7E"/>
    <w:rsid w:val="00B3122A"/>
    <w:rsid w:val="00B31FE6"/>
    <w:rsid w:val="00B3401F"/>
    <w:rsid w:val="00B3407A"/>
    <w:rsid w:val="00B3439C"/>
    <w:rsid w:val="00B3514A"/>
    <w:rsid w:val="00B35266"/>
    <w:rsid w:val="00B364B1"/>
    <w:rsid w:val="00B378E8"/>
    <w:rsid w:val="00B42100"/>
    <w:rsid w:val="00B44249"/>
    <w:rsid w:val="00B445A5"/>
    <w:rsid w:val="00B4471A"/>
    <w:rsid w:val="00B44A0A"/>
    <w:rsid w:val="00B45F2F"/>
    <w:rsid w:val="00B5017E"/>
    <w:rsid w:val="00B5173D"/>
    <w:rsid w:val="00B51CC7"/>
    <w:rsid w:val="00B542D1"/>
    <w:rsid w:val="00B55407"/>
    <w:rsid w:val="00B555EC"/>
    <w:rsid w:val="00B566DC"/>
    <w:rsid w:val="00B56731"/>
    <w:rsid w:val="00B61149"/>
    <w:rsid w:val="00B61228"/>
    <w:rsid w:val="00B61C75"/>
    <w:rsid w:val="00B62466"/>
    <w:rsid w:val="00B6293F"/>
    <w:rsid w:val="00B62C45"/>
    <w:rsid w:val="00B64EFD"/>
    <w:rsid w:val="00B65D26"/>
    <w:rsid w:val="00B65DAC"/>
    <w:rsid w:val="00B6601F"/>
    <w:rsid w:val="00B660EF"/>
    <w:rsid w:val="00B669AF"/>
    <w:rsid w:val="00B6778C"/>
    <w:rsid w:val="00B678E2"/>
    <w:rsid w:val="00B67A8F"/>
    <w:rsid w:val="00B70BD7"/>
    <w:rsid w:val="00B71637"/>
    <w:rsid w:val="00B7266B"/>
    <w:rsid w:val="00B72A39"/>
    <w:rsid w:val="00B73A51"/>
    <w:rsid w:val="00B749C7"/>
    <w:rsid w:val="00B75571"/>
    <w:rsid w:val="00B75788"/>
    <w:rsid w:val="00B75A8B"/>
    <w:rsid w:val="00B7605A"/>
    <w:rsid w:val="00B76885"/>
    <w:rsid w:val="00B77226"/>
    <w:rsid w:val="00B804BC"/>
    <w:rsid w:val="00B8071D"/>
    <w:rsid w:val="00B81EF9"/>
    <w:rsid w:val="00B82857"/>
    <w:rsid w:val="00B82BD6"/>
    <w:rsid w:val="00B848A3"/>
    <w:rsid w:val="00B85A6E"/>
    <w:rsid w:val="00B87172"/>
    <w:rsid w:val="00B873E8"/>
    <w:rsid w:val="00B90CE2"/>
    <w:rsid w:val="00B91B08"/>
    <w:rsid w:val="00B926D2"/>
    <w:rsid w:val="00B92760"/>
    <w:rsid w:val="00B92BFC"/>
    <w:rsid w:val="00B93F1E"/>
    <w:rsid w:val="00B95E21"/>
    <w:rsid w:val="00B963EA"/>
    <w:rsid w:val="00B9692B"/>
    <w:rsid w:val="00B96F67"/>
    <w:rsid w:val="00BA0423"/>
    <w:rsid w:val="00BA051B"/>
    <w:rsid w:val="00BA059A"/>
    <w:rsid w:val="00BA1646"/>
    <w:rsid w:val="00BA2C88"/>
    <w:rsid w:val="00BA3218"/>
    <w:rsid w:val="00BA359E"/>
    <w:rsid w:val="00BA3747"/>
    <w:rsid w:val="00BA37BB"/>
    <w:rsid w:val="00BA3EDF"/>
    <w:rsid w:val="00BA53C5"/>
    <w:rsid w:val="00BA73B4"/>
    <w:rsid w:val="00BA7408"/>
    <w:rsid w:val="00BA7978"/>
    <w:rsid w:val="00BA7CDD"/>
    <w:rsid w:val="00BB1476"/>
    <w:rsid w:val="00BB1680"/>
    <w:rsid w:val="00BB1B4E"/>
    <w:rsid w:val="00BB36EB"/>
    <w:rsid w:val="00BB42A4"/>
    <w:rsid w:val="00BB45AE"/>
    <w:rsid w:val="00BB593D"/>
    <w:rsid w:val="00BB6E62"/>
    <w:rsid w:val="00BB7708"/>
    <w:rsid w:val="00BB770B"/>
    <w:rsid w:val="00BC186B"/>
    <w:rsid w:val="00BC1C14"/>
    <w:rsid w:val="00BC1F93"/>
    <w:rsid w:val="00BC2A31"/>
    <w:rsid w:val="00BC2DC6"/>
    <w:rsid w:val="00BC4AC5"/>
    <w:rsid w:val="00BC590F"/>
    <w:rsid w:val="00BC5EDB"/>
    <w:rsid w:val="00BD0A1E"/>
    <w:rsid w:val="00BD114C"/>
    <w:rsid w:val="00BD248E"/>
    <w:rsid w:val="00BD3824"/>
    <w:rsid w:val="00BD4AF0"/>
    <w:rsid w:val="00BD622C"/>
    <w:rsid w:val="00BD6AD1"/>
    <w:rsid w:val="00BD7237"/>
    <w:rsid w:val="00BE05B7"/>
    <w:rsid w:val="00BE06E3"/>
    <w:rsid w:val="00BE082F"/>
    <w:rsid w:val="00BE1342"/>
    <w:rsid w:val="00BE1858"/>
    <w:rsid w:val="00BE4545"/>
    <w:rsid w:val="00BE6B7A"/>
    <w:rsid w:val="00BE6E8D"/>
    <w:rsid w:val="00BF1539"/>
    <w:rsid w:val="00BF2DE9"/>
    <w:rsid w:val="00BF313B"/>
    <w:rsid w:val="00BF3708"/>
    <w:rsid w:val="00BF5245"/>
    <w:rsid w:val="00BF5841"/>
    <w:rsid w:val="00BF5F03"/>
    <w:rsid w:val="00BF679A"/>
    <w:rsid w:val="00BF79EE"/>
    <w:rsid w:val="00BF7EEA"/>
    <w:rsid w:val="00C005C2"/>
    <w:rsid w:val="00C00C5A"/>
    <w:rsid w:val="00C016EE"/>
    <w:rsid w:val="00C01BD6"/>
    <w:rsid w:val="00C02F2E"/>
    <w:rsid w:val="00C03A60"/>
    <w:rsid w:val="00C05565"/>
    <w:rsid w:val="00C062C3"/>
    <w:rsid w:val="00C06A45"/>
    <w:rsid w:val="00C0790D"/>
    <w:rsid w:val="00C07974"/>
    <w:rsid w:val="00C07BFF"/>
    <w:rsid w:val="00C11C23"/>
    <w:rsid w:val="00C11DB1"/>
    <w:rsid w:val="00C12195"/>
    <w:rsid w:val="00C12947"/>
    <w:rsid w:val="00C138E6"/>
    <w:rsid w:val="00C14B92"/>
    <w:rsid w:val="00C15649"/>
    <w:rsid w:val="00C15839"/>
    <w:rsid w:val="00C160F1"/>
    <w:rsid w:val="00C20CE3"/>
    <w:rsid w:val="00C2164E"/>
    <w:rsid w:val="00C22460"/>
    <w:rsid w:val="00C239ED"/>
    <w:rsid w:val="00C25FDD"/>
    <w:rsid w:val="00C26D92"/>
    <w:rsid w:val="00C30990"/>
    <w:rsid w:val="00C30E67"/>
    <w:rsid w:val="00C353AA"/>
    <w:rsid w:val="00C357C5"/>
    <w:rsid w:val="00C363E3"/>
    <w:rsid w:val="00C37282"/>
    <w:rsid w:val="00C3728F"/>
    <w:rsid w:val="00C37A6D"/>
    <w:rsid w:val="00C4149D"/>
    <w:rsid w:val="00C4169F"/>
    <w:rsid w:val="00C41DC9"/>
    <w:rsid w:val="00C42B1F"/>
    <w:rsid w:val="00C436A0"/>
    <w:rsid w:val="00C4420F"/>
    <w:rsid w:val="00C45931"/>
    <w:rsid w:val="00C45B3A"/>
    <w:rsid w:val="00C46F20"/>
    <w:rsid w:val="00C47135"/>
    <w:rsid w:val="00C501EA"/>
    <w:rsid w:val="00C50566"/>
    <w:rsid w:val="00C50980"/>
    <w:rsid w:val="00C50CF4"/>
    <w:rsid w:val="00C51DA2"/>
    <w:rsid w:val="00C523DE"/>
    <w:rsid w:val="00C5352E"/>
    <w:rsid w:val="00C536CE"/>
    <w:rsid w:val="00C54024"/>
    <w:rsid w:val="00C5491B"/>
    <w:rsid w:val="00C552C4"/>
    <w:rsid w:val="00C563A4"/>
    <w:rsid w:val="00C56C28"/>
    <w:rsid w:val="00C57AA4"/>
    <w:rsid w:val="00C57C34"/>
    <w:rsid w:val="00C57EC8"/>
    <w:rsid w:val="00C60472"/>
    <w:rsid w:val="00C60AC5"/>
    <w:rsid w:val="00C60C86"/>
    <w:rsid w:val="00C61B3C"/>
    <w:rsid w:val="00C624D7"/>
    <w:rsid w:val="00C62B4B"/>
    <w:rsid w:val="00C62D9F"/>
    <w:rsid w:val="00C62E6D"/>
    <w:rsid w:val="00C6351B"/>
    <w:rsid w:val="00C63D3C"/>
    <w:rsid w:val="00C64C35"/>
    <w:rsid w:val="00C65ECF"/>
    <w:rsid w:val="00C6718A"/>
    <w:rsid w:val="00C70DD3"/>
    <w:rsid w:val="00C710C5"/>
    <w:rsid w:val="00C71F93"/>
    <w:rsid w:val="00C72D21"/>
    <w:rsid w:val="00C7311A"/>
    <w:rsid w:val="00C742C7"/>
    <w:rsid w:val="00C766A3"/>
    <w:rsid w:val="00C76F3A"/>
    <w:rsid w:val="00C8013C"/>
    <w:rsid w:val="00C80FFC"/>
    <w:rsid w:val="00C81210"/>
    <w:rsid w:val="00C81583"/>
    <w:rsid w:val="00C82ED4"/>
    <w:rsid w:val="00C84A88"/>
    <w:rsid w:val="00C8585B"/>
    <w:rsid w:val="00C862FD"/>
    <w:rsid w:val="00C86BF2"/>
    <w:rsid w:val="00C87E34"/>
    <w:rsid w:val="00C9086A"/>
    <w:rsid w:val="00C91690"/>
    <w:rsid w:val="00C91975"/>
    <w:rsid w:val="00C9256B"/>
    <w:rsid w:val="00C92F15"/>
    <w:rsid w:val="00C933A1"/>
    <w:rsid w:val="00C94080"/>
    <w:rsid w:val="00C941C0"/>
    <w:rsid w:val="00C94312"/>
    <w:rsid w:val="00C94A47"/>
    <w:rsid w:val="00C94AF0"/>
    <w:rsid w:val="00C94BE0"/>
    <w:rsid w:val="00C957A9"/>
    <w:rsid w:val="00CA00BB"/>
    <w:rsid w:val="00CA07DA"/>
    <w:rsid w:val="00CA0E6A"/>
    <w:rsid w:val="00CA1168"/>
    <w:rsid w:val="00CA15A5"/>
    <w:rsid w:val="00CA2745"/>
    <w:rsid w:val="00CA3353"/>
    <w:rsid w:val="00CA4A94"/>
    <w:rsid w:val="00CA4B4E"/>
    <w:rsid w:val="00CA50E7"/>
    <w:rsid w:val="00CA5F58"/>
    <w:rsid w:val="00CA62B7"/>
    <w:rsid w:val="00CA69B7"/>
    <w:rsid w:val="00CA74DA"/>
    <w:rsid w:val="00CA7B16"/>
    <w:rsid w:val="00CB0232"/>
    <w:rsid w:val="00CB04E2"/>
    <w:rsid w:val="00CB1A4C"/>
    <w:rsid w:val="00CB2184"/>
    <w:rsid w:val="00CB2675"/>
    <w:rsid w:val="00CB297F"/>
    <w:rsid w:val="00CB36D6"/>
    <w:rsid w:val="00CB4679"/>
    <w:rsid w:val="00CB4F33"/>
    <w:rsid w:val="00CB5E88"/>
    <w:rsid w:val="00CB652F"/>
    <w:rsid w:val="00CB7146"/>
    <w:rsid w:val="00CB72B9"/>
    <w:rsid w:val="00CC031E"/>
    <w:rsid w:val="00CC0BF4"/>
    <w:rsid w:val="00CC1C5F"/>
    <w:rsid w:val="00CC220F"/>
    <w:rsid w:val="00CC2A32"/>
    <w:rsid w:val="00CC2B14"/>
    <w:rsid w:val="00CC3BEF"/>
    <w:rsid w:val="00CC3FFC"/>
    <w:rsid w:val="00CC4A9E"/>
    <w:rsid w:val="00CC7ADE"/>
    <w:rsid w:val="00CC7D43"/>
    <w:rsid w:val="00CD0410"/>
    <w:rsid w:val="00CD10CA"/>
    <w:rsid w:val="00CD14CE"/>
    <w:rsid w:val="00CD1512"/>
    <w:rsid w:val="00CD27C0"/>
    <w:rsid w:val="00CD2EBD"/>
    <w:rsid w:val="00CD2FD4"/>
    <w:rsid w:val="00CD4557"/>
    <w:rsid w:val="00CD47CF"/>
    <w:rsid w:val="00CD52A7"/>
    <w:rsid w:val="00CD5C65"/>
    <w:rsid w:val="00CD6721"/>
    <w:rsid w:val="00CD6724"/>
    <w:rsid w:val="00CD75FC"/>
    <w:rsid w:val="00CE025F"/>
    <w:rsid w:val="00CE105C"/>
    <w:rsid w:val="00CE12DB"/>
    <w:rsid w:val="00CE193E"/>
    <w:rsid w:val="00CE2464"/>
    <w:rsid w:val="00CE2600"/>
    <w:rsid w:val="00CE2EEF"/>
    <w:rsid w:val="00CE4714"/>
    <w:rsid w:val="00CE6EE6"/>
    <w:rsid w:val="00CF15CD"/>
    <w:rsid w:val="00CF2F9E"/>
    <w:rsid w:val="00CF33C9"/>
    <w:rsid w:val="00CF3E4C"/>
    <w:rsid w:val="00CF6024"/>
    <w:rsid w:val="00CF7AD6"/>
    <w:rsid w:val="00CF7B06"/>
    <w:rsid w:val="00CF7B86"/>
    <w:rsid w:val="00D02238"/>
    <w:rsid w:val="00D02614"/>
    <w:rsid w:val="00D0418B"/>
    <w:rsid w:val="00D054DB"/>
    <w:rsid w:val="00D06A5E"/>
    <w:rsid w:val="00D07E58"/>
    <w:rsid w:val="00D10D73"/>
    <w:rsid w:val="00D11F58"/>
    <w:rsid w:val="00D11FA9"/>
    <w:rsid w:val="00D12536"/>
    <w:rsid w:val="00D1264D"/>
    <w:rsid w:val="00D12A84"/>
    <w:rsid w:val="00D13A67"/>
    <w:rsid w:val="00D13B16"/>
    <w:rsid w:val="00D150B1"/>
    <w:rsid w:val="00D156FC"/>
    <w:rsid w:val="00D15C47"/>
    <w:rsid w:val="00D15D7D"/>
    <w:rsid w:val="00D161BC"/>
    <w:rsid w:val="00D1653C"/>
    <w:rsid w:val="00D16F06"/>
    <w:rsid w:val="00D212E1"/>
    <w:rsid w:val="00D21464"/>
    <w:rsid w:val="00D21711"/>
    <w:rsid w:val="00D22AC8"/>
    <w:rsid w:val="00D22E91"/>
    <w:rsid w:val="00D2453B"/>
    <w:rsid w:val="00D25547"/>
    <w:rsid w:val="00D260BE"/>
    <w:rsid w:val="00D26494"/>
    <w:rsid w:val="00D279AE"/>
    <w:rsid w:val="00D27D1E"/>
    <w:rsid w:val="00D31D67"/>
    <w:rsid w:val="00D325E2"/>
    <w:rsid w:val="00D33A2C"/>
    <w:rsid w:val="00D33C57"/>
    <w:rsid w:val="00D360FA"/>
    <w:rsid w:val="00D36A0C"/>
    <w:rsid w:val="00D36BD1"/>
    <w:rsid w:val="00D40A26"/>
    <w:rsid w:val="00D45B98"/>
    <w:rsid w:val="00D50E2C"/>
    <w:rsid w:val="00D53612"/>
    <w:rsid w:val="00D552EE"/>
    <w:rsid w:val="00D557B9"/>
    <w:rsid w:val="00D56EC2"/>
    <w:rsid w:val="00D6088F"/>
    <w:rsid w:val="00D609CD"/>
    <w:rsid w:val="00D619B6"/>
    <w:rsid w:val="00D6329D"/>
    <w:rsid w:val="00D640CB"/>
    <w:rsid w:val="00D64E3C"/>
    <w:rsid w:val="00D658D6"/>
    <w:rsid w:val="00D668D8"/>
    <w:rsid w:val="00D70E63"/>
    <w:rsid w:val="00D71431"/>
    <w:rsid w:val="00D719F5"/>
    <w:rsid w:val="00D730A1"/>
    <w:rsid w:val="00D7414F"/>
    <w:rsid w:val="00D7503C"/>
    <w:rsid w:val="00D7679B"/>
    <w:rsid w:val="00D76C35"/>
    <w:rsid w:val="00D8091B"/>
    <w:rsid w:val="00D81D95"/>
    <w:rsid w:val="00D840D1"/>
    <w:rsid w:val="00D846B6"/>
    <w:rsid w:val="00D85958"/>
    <w:rsid w:val="00D8645F"/>
    <w:rsid w:val="00D8658C"/>
    <w:rsid w:val="00D866EE"/>
    <w:rsid w:val="00D86834"/>
    <w:rsid w:val="00D86D75"/>
    <w:rsid w:val="00D87914"/>
    <w:rsid w:val="00D909A3"/>
    <w:rsid w:val="00D90BF4"/>
    <w:rsid w:val="00D90DF5"/>
    <w:rsid w:val="00D9112A"/>
    <w:rsid w:val="00D9174F"/>
    <w:rsid w:val="00D91D95"/>
    <w:rsid w:val="00D92151"/>
    <w:rsid w:val="00D940AA"/>
    <w:rsid w:val="00D94F10"/>
    <w:rsid w:val="00D95C52"/>
    <w:rsid w:val="00DA0566"/>
    <w:rsid w:val="00DA056B"/>
    <w:rsid w:val="00DA1CD6"/>
    <w:rsid w:val="00DA3BCC"/>
    <w:rsid w:val="00DA4620"/>
    <w:rsid w:val="00DA4DA4"/>
    <w:rsid w:val="00DA4E30"/>
    <w:rsid w:val="00DA6B09"/>
    <w:rsid w:val="00DA75B4"/>
    <w:rsid w:val="00DA78C9"/>
    <w:rsid w:val="00DB0ABF"/>
    <w:rsid w:val="00DB1AD5"/>
    <w:rsid w:val="00DB43DC"/>
    <w:rsid w:val="00DB4A0C"/>
    <w:rsid w:val="00DB5DAA"/>
    <w:rsid w:val="00DB6A5A"/>
    <w:rsid w:val="00DB6CD2"/>
    <w:rsid w:val="00DB7E37"/>
    <w:rsid w:val="00DC00C6"/>
    <w:rsid w:val="00DC2368"/>
    <w:rsid w:val="00DC299B"/>
    <w:rsid w:val="00DC2C60"/>
    <w:rsid w:val="00DC308F"/>
    <w:rsid w:val="00DC3AB3"/>
    <w:rsid w:val="00DC5721"/>
    <w:rsid w:val="00DC5A4A"/>
    <w:rsid w:val="00DC7D96"/>
    <w:rsid w:val="00DD023E"/>
    <w:rsid w:val="00DD13B9"/>
    <w:rsid w:val="00DD143E"/>
    <w:rsid w:val="00DD1F75"/>
    <w:rsid w:val="00DD23F8"/>
    <w:rsid w:val="00DD2E01"/>
    <w:rsid w:val="00DD3315"/>
    <w:rsid w:val="00DD582D"/>
    <w:rsid w:val="00DD6C15"/>
    <w:rsid w:val="00DE01EF"/>
    <w:rsid w:val="00DE0FC5"/>
    <w:rsid w:val="00DE1443"/>
    <w:rsid w:val="00DE1FA2"/>
    <w:rsid w:val="00DE2C82"/>
    <w:rsid w:val="00DE2D10"/>
    <w:rsid w:val="00DE4ABF"/>
    <w:rsid w:val="00DE511E"/>
    <w:rsid w:val="00DE6EC7"/>
    <w:rsid w:val="00DE77C7"/>
    <w:rsid w:val="00DE7F58"/>
    <w:rsid w:val="00DF0620"/>
    <w:rsid w:val="00DF1D29"/>
    <w:rsid w:val="00DF4047"/>
    <w:rsid w:val="00DF4B99"/>
    <w:rsid w:val="00DF5BCB"/>
    <w:rsid w:val="00DF5CD4"/>
    <w:rsid w:val="00DF6BF2"/>
    <w:rsid w:val="00E00071"/>
    <w:rsid w:val="00E000DE"/>
    <w:rsid w:val="00E005A2"/>
    <w:rsid w:val="00E007A2"/>
    <w:rsid w:val="00E00E98"/>
    <w:rsid w:val="00E01F35"/>
    <w:rsid w:val="00E02241"/>
    <w:rsid w:val="00E0225C"/>
    <w:rsid w:val="00E02C8B"/>
    <w:rsid w:val="00E100DA"/>
    <w:rsid w:val="00E1086F"/>
    <w:rsid w:val="00E12AD3"/>
    <w:rsid w:val="00E12D84"/>
    <w:rsid w:val="00E14CE8"/>
    <w:rsid w:val="00E15211"/>
    <w:rsid w:val="00E1544B"/>
    <w:rsid w:val="00E161FB"/>
    <w:rsid w:val="00E16759"/>
    <w:rsid w:val="00E17BD9"/>
    <w:rsid w:val="00E2042C"/>
    <w:rsid w:val="00E23A02"/>
    <w:rsid w:val="00E23BC4"/>
    <w:rsid w:val="00E257E5"/>
    <w:rsid w:val="00E25B09"/>
    <w:rsid w:val="00E26622"/>
    <w:rsid w:val="00E270A0"/>
    <w:rsid w:val="00E3092C"/>
    <w:rsid w:val="00E30ADC"/>
    <w:rsid w:val="00E31143"/>
    <w:rsid w:val="00E3171E"/>
    <w:rsid w:val="00E32230"/>
    <w:rsid w:val="00E42BC9"/>
    <w:rsid w:val="00E43479"/>
    <w:rsid w:val="00E44271"/>
    <w:rsid w:val="00E447D8"/>
    <w:rsid w:val="00E44BA3"/>
    <w:rsid w:val="00E44F4E"/>
    <w:rsid w:val="00E474BC"/>
    <w:rsid w:val="00E475B3"/>
    <w:rsid w:val="00E5028C"/>
    <w:rsid w:val="00E51369"/>
    <w:rsid w:val="00E51B5E"/>
    <w:rsid w:val="00E535DC"/>
    <w:rsid w:val="00E53D1A"/>
    <w:rsid w:val="00E556A2"/>
    <w:rsid w:val="00E55DB6"/>
    <w:rsid w:val="00E564F4"/>
    <w:rsid w:val="00E5771F"/>
    <w:rsid w:val="00E60C59"/>
    <w:rsid w:val="00E620AC"/>
    <w:rsid w:val="00E63954"/>
    <w:rsid w:val="00E66FDA"/>
    <w:rsid w:val="00E67314"/>
    <w:rsid w:val="00E6775D"/>
    <w:rsid w:val="00E709AA"/>
    <w:rsid w:val="00E70F73"/>
    <w:rsid w:val="00E71AD1"/>
    <w:rsid w:val="00E74379"/>
    <w:rsid w:val="00E748E4"/>
    <w:rsid w:val="00E74A46"/>
    <w:rsid w:val="00E751E8"/>
    <w:rsid w:val="00E75255"/>
    <w:rsid w:val="00E75597"/>
    <w:rsid w:val="00E758B6"/>
    <w:rsid w:val="00E75A1F"/>
    <w:rsid w:val="00E7619D"/>
    <w:rsid w:val="00E778D3"/>
    <w:rsid w:val="00E80C5A"/>
    <w:rsid w:val="00E8137B"/>
    <w:rsid w:val="00E81B33"/>
    <w:rsid w:val="00E81E80"/>
    <w:rsid w:val="00E81F6D"/>
    <w:rsid w:val="00E81FF8"/>
    <w:rsid w:val="00E829A8"/>
    <w:rsid w:val="00E82FB5"/>
    <w:rsid w:val="00E84263"/>
    <w:rsid w:val="00E850F4"/>
    <w:rsid w:val="00E8700B"/>
    <w:rsid w:val="00E87333"/>
    <w:rsid w:val="00E87467"/>
    <w:rsid w:val="00E9053F"/>
    <w:rsid w:val="00E909E2"/>
    <w:rsid w:val="00E90D53"/>
    <w:rsid w:val="00E91095"/>
    <w:rsid w:val="00E923D9"/>
    <w:rsid w:val="00E924DF"/>
    <w:rsid w:val="00E92DE9"/>
    <w:rsid w:val="00E92E79"/>
    <w:rsid w:val="00E93FAB"/>
    <w:rsid w:val="00E947A1"/>
    <w:rsid w:val="00E95A1A"/>
    <w:rsid w:val="00E96203"/>
    <w:rsid w:val="00E9638B"/>
    <w:rsid w:val="00E9655C"/>
    <w:rsid w:val="00E97A49"/>
    <w:rsid w:val="00EA0228"/>
    <w:rsid w:val="00EA0428"/>
    <w:rsid w:val="00EA1812"/>
    <w:rsid w:val="00EA2CB1"/>
    <w:rsid w:val="00EA4D96"/>
    <w:rsid w:val="00EA7F5D"/>
    <w:rsid w:val="00EB013A"/>
    <w:rsid w:val="00EB06B3"/>
    <w:rsid w:val="00EB3F36"/>
    <w:rsid w:val="00EB58BF"/>
    <w:rsid w:val="00EB7FBE"/>
    <w:rsid w:val="00EC15C7"/>
    <w:rsid w:val="00EC2D61"/>
    <w:rsid w:val="00EC300F"/>
    <w:rsid w:val="00EC51EB"/>
    <w:rsid w:val="00EC5B23"/>
    <w:rsid w:val="00EC5FA9"/>
    <w:rsid w:val="00EC6095"/>
    <w:rsid w:val="00EC690C"/>
    <w:rsid w:val="00ED04AA"/>
    <w:rsid w:val="00ED0C28"/>
    <w:rsid w:val="00ED141E"/>
    <w:rsid w:val="00ED171F"/>
    <w:rsid w:val="00ED1CDB"/>
    <w:rsid w:val="00ED2373"/>
    <w:rsid w:val="00ED333D"/>
    <w:rsid w:val="00ED404A"/>
    <w:rsid w:val="00ED4252"/>
    <w:rsid w:val="00ED513B"/>
    <w:rsid w:val="00ED5281"/>
    <w:rsid w:val="00ED664C"/>
    <w:rsid w:val="00ED6BED"/>
    <w:rsid w:val="00ED6EE2"/>
    <w:rsid w:val="00ED7F25"/>
    <w:rsid w:val="00EE0755"/>
    <w:rsid w:val="00EE15E6"/>
    <w:rsid w:val="00EE1ACB"/>
    <w:rsid w:val="00EE1F10"/>
    <w:rsid w:val="00EE3CF0"/>
    <w:rsid w:val="00EE4173"/>
    <w:rsid w:val="00EE63A0"/>
    <w:rsid w:val="00EE68CD"/>
    <w:rsid w:val="00EE716C"/>
    <w:rsid w:val="00EE77AC"/>
    <w:rsid w:val="00EE77EB"/>
    <w:rsid w:val="00EE7D1E"/>
    <w:rsid w:val="00EF0300"/>
    <w:rsid w:val="00EF07F0"/>
    <w:rsid w:val="00EF0F0F"/>
    <w:rsid w:val="00EF10A2"/>
    <w:rsid w:val="00EF1A9F"/>
    <w:rsid w:val="00EF1BC0"/>
    <w:rsid w:val="00EF2D07"/>
    <w:rsid w:val="00EF558A"/>
    <w:rsid w:val="00EF5A40"/>
    <w:rsid w:val="00EF5D5D"/>
    <w:rsid w:val="00EF5DAC"/>
    <w:rsid w:val="00EF62C4"/>
    <w:rsid w:val="00EF6F28"/>
    <w:rsid w:val="00EF71F5"/>
    <w:rsid w:val="00EF741E"/>
    <w:rsid w:val="00F01632"/>
    <w:rsid w:val="00F02BFD"/>
    <w:rsid w:val="00F03233"/>
    <w:rsid w:val="00F04100"/>
    <w:rsid w:val="00F062C4"/>
    <w:rsid w:val="00F10792"/>
    <w:rsid w:val="00F108E2"/>
    <w:rsid w:val="00F10D48"/>
    <w:rsid w:val="00F1155C"/>
    <w:rsid w:val="00F12D01"/>
    <w:rsid w:val="00F13151"/>
    <w:rsid w:val="00F13B4A"/>
    <w:rsid w:val="00F13F57"/>
    <w:rsid w:val="00F14409"/>
    <w:rsid w:val="00F171EE"/>
    <w:rsid w:val="00F2030E"/>
    <w:rsid w:val="00F20EDF"/>
    <w:rsid w:val="00F20FD6"/>
    <w:rsid w:val="00F21C65"/>
    <w:rsid w:val="00F22A2E"/>
    <w:rsid w:val="00F23541"/>
    <w:rsid w:val="00F23E7F"/>
    <w:rsid w:val="00F23FD7"/>
    <w:rsid w:val="00F24782"/>
    <w:rsid w:val="00F247FF"/>
    <w:rsid w:val="00F25620"/>
    <w:rsid w:val="00F2626D"/>
    <w:rsid w:val="00F26657"/>
    <w:rsid w:val="00F27BFC"/>
    <w:rsid w:val="00F27CFE"/>
    <w:rsid w:val="00F30E96"/>
    <w:rsid w:val="00F30F14"/>
    <w:rsid w:val="00F30F77"/>
    <w:rsid w:val="00F31488"/>
    <w:rsid w:val="00F3154E"/>
    <w:rsid w:val="00F32A35"/>
    <w:rsid w:val="00F33E12"/>
    <w:rsid w:val="00F34587"/>
    <w:rsid w:val="00F3493A"/>
    <w:rsid w:val="00F352EB"/>
    <w:rsid w:val="00F35477"/>
    <w:rsid w:val="00F376E3"/>
    <w:rsid w:val="00F402E9"/>
    <w:rsid w:val="00F40B3D"/>
    <w:rsid w:val="00F4109E"/>
    <w:rsid w:val="00F41226"/>
    <w:rsid w:val="00F41833"/>
    <w:rsid w:val="00F418E9"/>
    <w:rsid w:val="00F41D42"/>
    <w:rsid w:val="00F43200"/>
    <w:rsid w:val="00F4389D"/>
    <w:rsid w:val="00F44017"/>
    <w:rsid w:val="00F44169"/>
    <w:rsid w:val="00F46309"/>
    <w:rsid w:val="00F46727"/>
    <w:rsid w:val="00F47A4E"/>
    <w:rsid w:val="00F50601"/>
    <w:rsid w:val="00F50F17"/>
    <w:rsid w:val="00F51A95"/>
    <w:rsid w:val="00F51E9F"/>
    <w:rsid w:val="00F5235D"/>
    <w:rsid w:val="00F52A03"/>
    <w:rsid w:val="00F5332D"/>
    <w:rsid w:val="00F53663"/>
    <w:rsid w:val="00F553BA"/>
    <w:rsid w:val="00F60219"/>
    <w:rsid w:val="00F6091D"/>
    <w:rsid w:val="00F609A3"/>
    <w:rsid w:val="00F61413"/>
    <w:rsid w:val="00F63223"/>
    <w:rsid w:val="00F63804"/>
    <w:rsid w:val="00F640EC"/>
    <w:rsid w:val="00F64DDD"/>
    <w:rsid w:val="00F657F6"/>
    <w:rsid w:val="00F660FB"/>
    <w:rsid w:val="00F66369"/>
    <w:rsid w:val="00F66C67"/>
    <w:rsid w:val="00F70514"/>
    <w:rsid w:val="00F70A4D"/>
    <w:rsid w:val="00F71739"/>
    <w:rsid w:val="00F71C06"/>
    <w:rsid w:val="00F71D0F"/>
    <w:rsid w:val="00F72AAF"/>
    <w:rsid w:val="00F74A18"/>
    <w:rsid w:val="00F76579"/>
    <w:rsid w:val="00F778D7"/>
    <w:rsid w:val="00F806C2"/>
    <w:rsid w:val="00F80B1C"/>
    <w:rsid w:val="00F83BE4"/>
    <w:rsid w:val="00F8438B"/>
    <w:rsid w:val="00F856F9"/>
    <w:rsid w:val="00F8591A"/>
    <w:rsid w:val="00F86124"/>
    <w:rsid w:val="00F86277"/>
    <w:rsid w:val="00F87332"/>
    <w:rsid w:val="00F879FD"/>
    <w:rsid w:val="00F87A74"/>
    <w:rsid w:val="00F87AF3"/>
    <w:rsid w:val="00F9059B"/>
    <w:rsid w:val="00F91DDE"/>
    <w:rsid w:val="00F925BF"/>
    <w:rsid w:val="00F9351E"/>
    <w:rsid w:val="00F94220"/>
    <w:rsid w:val="00F94510"/>
    <w:rsid w:val="00F94DF9"/>
    <w:rsid w:val="00F95970"/>
    <w:rsid w:val="00F959F8"/>
    <w:rsid w:val="00F9613A"/>
    <w:rsid w:val="00F96E2B"/>
    <w:rsid w:val="00F97226"/>
    <w:rsid w:val="00F97411"/>
    <w:rsid w:val="00F97CBB"/>
    <w:rsid w:val="00FA07CC"/>
    <w:rsid w:val="00FA1F0C"/>
    <w:rsid w:val="00FA230F"/>
    <w:rsid w:val="00FA2547"/>
    <w:rsid w:val="00FA25E5"/>
    <w:rsid w:val="00FA277F"/>
    <w:rsid w:val="00FA395D"/>
    <w:rsid w:val="00FA3B22"/>
    <w:rsid w:val="00FA4F1C"/>
    <w:rsid w:val="00FA505A"/>
    <w:rsid w:val="00FA5284"/>
    <w:rsid w:val="00FA5B40"/>
    <w:rsid w:val="00FA67C1"/>
    <w:rsid w:val="00FB1372"/>
    <w:rsid w:val="00FB1CC4"/>
    <w:rsid w:val="00FB2CFA"/>
    <w:rsid w:val="00FB3EF6"/>
    <w:rsid w:val="00FB484C"/>
    <w:rsid w:val="00FB53D8"/>
    <w:rsid w:val="00FB5F40"/>
    <w:rsid w:val="00FB61A3"/>
    <w:rsid w:val="00FB6BAB"/>
    <w:rsid w:val="00FB7D55"/>
    <w:rsid w:val="00FC0B3F"/>
    <w:rsid w:val="00FC138F"/>
    <w:rsid w:val="00FC242B"/>
    <w:rsid w:val="00FC2D75"/>
    <w:rsid w:val="00FC3494"/>
    <w:rsid w:val="00FC3BF3"/>
    <w:rsid w:val="00FC69F0"/>
    <w:rsid w:val="00FC6EED"/>
    <w:rsid w:val="00FC70CD"/>
    <w:rsid w:val="00FD003E"/>
    <w:rsid w:val="00FD0D45"/>
    <w:rsid w:val="00FD3586"/>
    <w:rsid w:val="00FD3FC8"/>
    <w:rsid w:val="00FE0F28"/>
    <w:rsid w:val="00FE1B1D"/>
    <w:rsid w:val="00FE24FA"/>
    <w:rsid w:val="00FE2797"/>
    <w:rsid w:val="00FE43C1"/>
    <w:rsid w:val="00FE4B74"/>
    <w:rsid w:val="00FE50E4"/>
    <w:rsid w:val="00FE68E9"/>
    <w:rsid w:val="00FF0617"/>
    <w:rsid w:val="00FF1977"/>
    <w:rsid w:val="00FF2965"/>
    <w:rsid w:val="00FF2B4A"/>
    <w:rsid w:val="00FF2BFC"/>
    <w:rsid w:val="00FF37C5"/>
    <w:rsid w:val="00FF3F09"/>
    <w:rsid w:val="00FF4088"/>
    <w:rsid w:val="00FF41BC"/>
    <w:rsid w:val="00FF45D3"/>
    <w:rsid w:val="00FF4BA9"/>
    <w:rsid w:val="00FF6DB9"/>
    <w:rsid w:val="00FF75F0"/>
    <w:rsid w:val="00FF7A6E"/>
    <w:rsid w:val="00FF7AC9"/>
    <w:rsid w:val="00FF7B82"/>
    <w:rsid w:val="01C8FCBF"/>
    <w:rsid w:val="0235D5E1"/>
    <w:rsid w:val="031F97E6"/>
    <w:rsid w:val="042E7223"/>
    <w:rsid w:val="06C7A96F"/>
    <w:rsid w:val="073C9219"/>
    <w:rsid w:val="0782ABA7"/>
    <w:rsid w:val="0798001B"/>
    <w:rsid w:val="07E99496"/>
    <w:rsid w:val="087296F0"/>
    <w:rsid w:val="08A6FFB0"/>
    <w:rsid w:val="08B10FCE"/>
    <w:rsid w:val="0915D546"/>
    <w:rsid w:val="0A28672B"/>
    <w:rsid w:val="0AB69165"/>
    <w:rsid w:val="0E3CDC4B"/>
    <w:rsid w:val="0F4449CB"/>
    <w:rsid w:val="0FB95055"/>
    <w:rsid w:val="10825605"/>
    <w:rsid w:val="119DC70C"/>
    <w:rsid w:val="12A47B23"/>
    <w:rsid w:val="147954F2"/>
    <w:rsid w:val="150739A9"/>
    <w:rsid w:val="150875B0"/>
    <w:rsid w:val="168D4B00"/>
    <w:rsid w:val="1868172C"/>
    <w:rsid w:val="18AA0CC8"/>
    <w:rsid w:val="1AAC6BF3"/>
    <w:rsid w:val="1C532095"/>
    <w:rsid w:val="1CA94DB8"/>
    <w:rsid w:val="1CE9EDEA"/>
    <w:rsid w:val="203DF905"/>
    <w:rsid w:val="20B26B4A"/>
    <w:rsid w:val="22A4AAF8"/>
    <w:rsid w:val="2402D9C1"/>
    <w:rsid w:val="248506DC"/>
    <w:rsid w:val="24852C18"/>
    <w:rsid w:val="26E94250"/>
    <w:rsid w:val="27645A36"/>
    <w:rsid w:val="2A169C28"/>
    <w:rsid w:val="2B012CA5"/>
    <w:rsid w:val="2BFD0C11"/>
    <w:rsid w:val="2E1D0CD1"/>
    <w:rsid w:val="2EF1A2BA"/>
    <w:rsid w:val="307B4667"/>
    <w:rsid w:val="30B802B2"/>
    <w:rsid w:val="317C78FC"/>
    <w:rsid w:val="32534080"/>
    <w:rsid w:val="3518F99F"/>
    <w:rsid w:val="36E401B4"/>
    <w:rsid w:val="3784ED8F"/>
    <w:rsid w:val="37E841C1"/>
    <w:rsid w:val="383C9344"/>
    <w:rsid w:val="385F3B80"/>
    <w:rsid w:val="38C9C298"/>
    <w:rsid w:val="392FE5EF"/>
    <w:rsid w:val="393C79CF"/>
    <w:rsid w:val="3C10173B"/>
    <w:rsid w:val="3D4CC5B6"/>
    <w:rsid w:val="3FA3B69F"/>
    <w:rsid w:val="3FF7722F"/>
    <w:rsid w:val="413830FF"/>
    <w:rsid w:val="41501808"/>
    <w:rsid w:val="42196FDF"/>
    <w:rsid w:val="4232240F"/>
    <w:rsid w:val="440DF8CA"/>
    <w:rsid w:val="443B0A5C"/>
    <w:rsid w:val="46335A9C"/>
    <w:rsid w:val="4761C72F"/>
    <w:rsid w:val="476F5F36"/>
    <w:rsid w:val="486D9528"/>
    <w:rsid w:val="4885F3FC"/>
    <w:rsid w:val="4A95B306"/>
    <w:rsid w:val="4B10957C"/>
    <w:rsid w:val="4FB8DB46"/>
    <w:rsid w:val="510908C6"/>
    <w:rsid w:val="517ABE60"/>
    <w:rsid w:val="53D1B24D"/>
    <w:rsid w:val="556C6503"/>
    <w:rsid w:val="56419F14"/>
    <w:rsid w:val="573F3CD7"/>
    <w:rsid w:val="57FBCEB3"/>
    <w:rsid w:val="582351DF"/>
    <w:rsid w:val="5857D16E"/>
    <w:rsid w:val="585D623A"/>
    <w:rsid w:val="59C15BD8"/>
    <w:rsid w:val="59F84521"/>
    <w:rsid w:val="5C165CC6"/>
    <w:rsid w:val="5C97A4CA"/>
    <w:rsid w:val="5DBEB39B"/>
    <w:rsid w:val="5FFFBE45"/>
    <w:rsid w:val="61769F9C"/>
    <w:rsid w:val="63CE6AFB"/>
    <w:rsid w:val="643375B4"/>
    <w:rsid w:val="64B91C42"/>
    <w:rsid w:val="65FA7DE7"/>
    <w:rsid w:val="6828D7D0"/>
    <w:rsid w:val="6C991949"/>
    <w:rsid w:val="6DAA5E62"/>
    <w:rsid w:val="6DADC1EC"/>
    <w:rsid w:val="6EA1743A"/>
    <w:rsid w:val="6ECC38A6"/>
    <w:rsid w:val="7056FA02"/>
    <w:rsid w:val="74AD0EC8"/>
    <w:rsid w:val="75C94D43"/>
    <w:rsid w:val="760D9806"/>
    <w:rsid w:val="78DB9803"/>
    <w:rsid w:val="791FBF50"/>
    <w:rsid w:val="79DBC3DC"/>
    <w:rsid w:val="7C773024"/>
    <w:rsid w:val="7CC2B2EC"/>
    <w:rsid w:val="7E97C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BC16D8"/>
  <w15:chartTrackingRefBased/>
  <w15:docId w15:val="{65479EBF-61F5-4E32-B8D1-5C2B6FED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BE1"/>
    <w:pPr>
      <w:spacing w:before="120"/>
    </w:pPr>
    <w:rPr>
      <w:rFonts w:eastAsia="SimSu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954BE1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54BE1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4BE1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954BE1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954BE1"/>
    <w:pPr>
      <w:numPr>
        <w:ilvl w:val="4"/>
        <w:numId w:val="2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954BE1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54BE1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4BE1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54BE1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54BE1"/>
    <w:rPr>
      <w:rFonts w:eastAsia="SimSun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link w:val="Heading2"/>
    <w:locked/>
    <w:rsid w:val="00954BE1"/>
    <w:rPr>
      <w:rFonts w:eastAsia="SimSu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locked/>
    <w:rsid w:val="00954BE1"/>
    <w:rPr>
      <w:rFonts w:eastAsia="SimSu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954BE1"/>
    <w:rPr>
      <w:rFonts w:eastAsia="SimSu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locked/>
    <w:rsid w:val="00954BE1"/>
    <w:rPr>
      <w:rFonts w:eastAsia="SimSu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954BE1"/>
    <w:rPr>
      <w:rFonts w:eastAsia="SimSun"/>
      <w:b/>
      <w:bCs/>
      <w:sz w:val="24"/>
      <w:szCs w:val="22"/>
      <w:lang w:val="en-GB" w:eastAsia="ja-JP"/>
    </w:rPr>
  </w:style>
  <w:style w:type="character" w:customStyle="1" w:styleId="Heading7Char">
    <w:name w:val="Heading 7 Char"/>
    <w:link w:val="Heading7"/>
    <w:rsid w:val="00954BE1"/>
    <w:rPr>
      <w:rFonts w:eastAsia="SimSu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954BE1"/>
    <w:rPr>
      <w:rFonts w:eastAsia="SimSu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954BE1"/>
    <w:rPr>
      <w:rFonts w:eastAsia="SimSun" w:cs="Arial"/>
      <w:sz w:val="24"/>
      <w:szCs w:val="22"/>
      <w:lang w:val="en-GB" w:eastAsia="ja-JP"/>
    </w:rPr>
  </w:style>
  <w:style w:type="paragraph" w:styleId="Header">
    <w:name w:val="header"/>
    <w:basedOn w:val="Normal"/>
    <w:link w:val="HeaderChar"/>
    <w:rsid w:val="00954BE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link w:val="Header"/>
    <w:rsid w:val="00954BE1"/>
    <w:rPr>
      <w:sz w:val="18"/>
      <w:lang w:val="en-GB" w:eastAsia="en-US"/>
    </w:rPr>
  </w:style>
  <w:style w:type="paragraph" w:styleId="Index1">
    <w:name w:val="index 1"/>
    <w:basedOn w:val="Normal"/>
    <w:next w:val="Normal"/>
    <w:autoRedefine/>
    <w:rsid w:val="00954BE1"/>
    <w:pPr>
      <w:ind w:left="240" w:hanging="240"/>
    </w:pPr>
  </w:style>
  <w:style w:type="paragraph" w:customStyle="1" w:styleId="Heading1Centered">
    <w:name w:val="Heading 1 Centered"/>
    <w:basedOn w:val="Heading1"/>
    <w:rsid w:val="00954BE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b">
    <w:name w:val="Heading_b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sid w:val="00954BE1"/>
    <w:rPr>
      <w:b/>
      <w:bCs/>
    </w:rPr>
  </w:style>
  <w:style w:type="paragraph" w:customStyle="1" w:styleId="AnnexNotitle">
    <w:name w:val="Annex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54BE1"/>
  </w:style>
  <w:style w:type="paragraph" w:customStyle="1" w:styleId="CorrectionSeparatorBegin">
    <w:name w:val="Correction Separator Begin"/>
    <w:basedOn w:val="Normal"/>
    <w:rsid w:val="00954BE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54BE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954B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954BE1"/>
    <w:rPr>
      <w:rFonts w:eastAsia="SimSun"/>
      <w:b/>
      <w:sz w:val="40"/>
      <w:lang w:val="en-GB" w:eastAsia="en-US"/>
    </w:rPr>
  </w:style>
  <w:style w:type="paragraph" w:customStyle="1" w:styleId="Figure">
    <w:name w:val="Figur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954BE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954BE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Normalbeforetable">
    <w:name w:val="Normal before table"/>
    <w:basedOn w:val="Normal"/>
    <w:rsid w:val="00954BE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54BE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954BE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54BE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954BE1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954BE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54BE1"/>
    <w:pPr>
      <w:ind w:left="2269"/>
    </w:pPr>
  </w:style>
  <w:style w:type="paragraph" w:styleId="Footer">
    <w:name w:val="footer"/>
    <w:basedOn w:val="Normal"/>
    <w:link w:val="FooterChar"/>
    <w:rsid w:val="00954B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54BE1"/>
    <w:rPr>
      <w:rFonts w:eastAsia="SimSun"/>
      <w:sz w:val="24"/>
      <w:szCs w:val="24"/>
      <w:lang w:val="en-GB" w:eastAsia="ja-JP"/>
    </w:rPr>
  </w:style>
  <w:style w:type="character" w:customStyle="1" w:styleId="CharChar4">
    <w:name w:val="Char Char4"/>
    <w:semiHidden/>
    <w:locked/>
    <w:rsid w:val="00A02131"/>
    <w:rPr>
      <w:rFonts w:cs="Times New Roman"/>
      <w:sz w:val="24"/>
      <w:szCs w:val="24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semiHidden/>
    <w:rsid w:val="000A1FC5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TopofFormChar">
    <w:name w:val="z-Top of Form Char"/>
    <w:link w:val="z-Top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rsid w:val="000A1FC5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BottomofFormChar">
    <w:name w:val="z-Bottom of Form Char"/>
    <w:link w:val="z-Bottom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customStyle="1" w:styleId="CEOcontributionStart">
    <w:name w:val="CEO_contributionStart"/>
    <w:basedOn w:val="Normal"/>
    <w:rsid w:val="00EF1A9F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character" w:styleId="Hyperlink">
    <w:name w:val="Hyperlink"/>
    <w:aliases w:val="超级链接,超?级链,CEO_Hyperlink,Style 58,超????,하이퍼링크2,超链接1"/>
    <w:qFormat/>
    <w:rsid w:val="00A623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4A9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4A9E"/>
    <w:rPr>
      <w:rFonts w:ascii="Tahoma" w:eastAsia="SimSun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BB45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45AE"/>
    <w:rPr>
      <w:sz w:val="20"/>
      <w:szCs w:val="20"/>
    </w:rPr>
  </w:style>
  <w:style w:type="character" w:customStyle="1" w:styleId="CommentTextChar">
    <w:name w:val="Comment Text Char"/>
    <w:link w:val="CommentText"/>
    <w:rsid w:val="00BB45AE"/>
    <w:rPr>
      <w:rFonts w:eastAsia="SimSu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B45AE"/>
    <w:rPr>
      <w:b/>
      <w:bCs/>
    </w:rPr>
  </w:style>
  <w:style w:type="character" w:customStyle="1" w:styleId="CommentSubjectChar">
    <w:name w:val="Comment Subject Char"/>
    <w:link w:val="CommentSubject"/>
    <w:rsid w:val="00BB45AE"/>
    <w:rPr>
      <w:rFonts w:eastAsia="SimSu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F41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4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D4076"/>
    <w:rPr>
      <w:rFonts w:ascii="Courier New" w:hAnsi="Courier New" w:cs="Courier New"/>
    </w:rPr>
  </w:style>
  <w:style w:type="character" w:customStyle="1" w:styleId="apple-converted-space">
    <w:name w:val="apple-converted-space"/>
    <w:rsid w:val="003E162D"/>
  </w:style>
  <w:style w:type="character" w:styleId="FollowedHyperlink">
    <w:name w:val="FollowedHyperlink"/>
    <w:rsid w:val="00484195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9B693D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Date">
    <w:name w:val="Date"/>
    <w:basedOn w:val="Normal"/>
    <w:next w:val="Normal"/>
    <w:link w:val="DateChar"/>
    <w:rsid w:val="00C71F93"/>
  </w:style>
  <w:style w:type="character" w:customStyle="1" w:styleId="DateChar">
    <w:name w:val="Date Char"/>
    <w:link w:val="Date"/>
    <w:rsid w:val="00C71F93"/>
    <w:rPr>
      <w:rFonts w:eastAsia="SimSun"/>
      <w:sz w:val="24"/>
      <w:szCs w:val="24"/>
      <w:lang w:val="en-GB" w:eastAsia="ja-JP"/>
    </w:rPr>
  </w:style>
  <w:style w:type="character" w:styleId="Strong">
    <w:name w:val="Strong"/>
    <w:uiPriority w:val="22"/>
    <w:qFormat/>
    <w:rsid w:val="00DA6B09"/>
    <w:rPr>
      <w:b/>
      <w:bCs/>
    </w:rPr>
  </w:style>
  <w:style w:type="paragraph" w:styleId="Revision">
    <w:name w:val="Revision"/>
    <w:hidden/>
    <w:uiPriority w:val="99"/>
    <w:semiHidden/>
    <w:rsid w:val="004470C3"/>
    <w:rPr>
      <w:rFonts w:eastAsia="SimSun"/>
      <w:sz w:val="24"/>
      <w:szCs w:val="24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BB1476"/>
    <w:rPr>
      <w:sz w:val="24"/>
      <w:lang w:val="en-GB"/>
    </w:rPr>
  </w:style>
  <w:style w:type="paragraph" w:customStyle="1" w:styleId="ByContin1">
    <w:name w:val="By  Contin 1"/>
    <w:basedOn w:val="Normal"/>
    <w:uiPriority w:val="99"/>
    <w:rsid w:val="00B261A7"/>
    <w:pPr>
      <w:widowControl w:val="0"/>
      <w:tabs>
        <w:tab w:val="left" w:pos="2535"/>
      </w:tabs>
      <w:autoSpaceDE w:val="0"/>
      <w:autoSpaceDN w:val="0"/>
      <w:adjustRightInd w:val="0"/>
      <w:spacing w:before="0"/>
    </w:pPr>
    <w:rPr>
      <w:rFonts w:ascii="Courier New" w:eastAsiaTheme="minorEastAsia" w:hAnsi="Courier New" w:cs="Courier New"/>
      <w:lang w:val="en-US" w:eastAsia="en-US"/>
    </w:rPr>
  </w:style>
  <w:style w:type="table" w:styleId="TableGrid">
    <w:name w:val="Table Grid"/>
    <w:basedOn w:val="TableNormal"/>
    <w:rsid w:val="006F5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41C0"/>
    <w:rPr>
      <w:color w:val="605E5C"/>
      <w:shd w:val="clear" w:color="auto" w:fill="E1DFDD"/>
    </w:rPr>
  </w:style>
  <w:style w:type="character" w:customStyle="1" w:styleId="msoins0">
    <w:name w:val="msoins"/>
    <w:basedOn w:val="DefaultParagraphFont"/>
    <w:rsid w:val="00A05E11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E4714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9334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96C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11857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4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917903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3385639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9884913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51960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0063055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216189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3584088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7040664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1849482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727636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076570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850492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592832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889599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0680281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1086149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2258101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493213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0246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75325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6886648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9172209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39253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793096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663060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3988208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79910296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25313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6339524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9851157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23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768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2303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8253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belhoussain@anrt.ma" TargetMode="External"/><Relationship Id="rId21" Type="http://schemas.openxmlformats.org/officeDocument/2006/relationships/hyperlink" Target="mailto:mrumayh@citc.gov.sa" TargetMode="External"/><Relationship Id="rId42" Type="http://schemas.openxmlformats.org/officeDocument/2006/relationships/hyperlink" Target="mailto:ameni.khachlouf@tunisietelecom.tn" TargetMode="External"/><Relationship Id="rId47" Type="http://schemas.openxmlformats.org/officeDocument/2006/relationships/hyperlink" Target="mailto:catalin.marinescu@itu.int" TargetMode="External"/><Relationship Id="rId63" Type="http://schemas.openxmlformats.org/officeDocument/2006/relationships/hyperlink" Target="https://www.itu.int/md/T17-TSAG-200921-TD-GEN-0791/en" TargetMode="External"/><Relationship Id="rId68" Type="http://schemas.openxmlformats.org/officeDocument/2006/relationships/hyperlink" Target="https://extranet.itu.int/sites/itu-t/studygroups/2017-2020/tsag/sop/SitePages/Home.aspx" TargetMode="External"/><Relationship Id="rId7" Type="http://schemas.openxmlformats.org/officeDocument/2006/relationships/settings" Target="settings.xml"/><Relationship Id="rId71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TSAG-200921-TD-GEN-0791/en" TargetMode="External"/><Relationship Id="rId29" Type="http://schemas.openxmlformats.org/officeDocument/2006/relationships/hyperlink" Target="mailto:adel.darwish@itu.int" TargetMode="External"/><Relationship Id="rId11" Type="http://schemas.openxmlformats.org/officeDocument/2006/relationships/image" Target="media/image1.gif"/><Relationship Id="rId24" Type="http://schemas.openxmlformats.org/officeDocument/2006/relationships/hyperlink" Target="mailto:claudia.baez@ift.org.mx" TargetMode="External"/><Relationship Id="rId32" Type="http://schemas.openxmlformats.org/officeDocument/2006/relationships/hyperlink" Target="mailto:v.dolmatov@minsvyaz.ru" TargetMode="External"/><Relationship Id="rId37" Type="http://schemas.openxmlformats.org/officeDocument/2006/relationships/hyperlink" Target="mailto:diana.gomez@ift.org.mx" TargetMode="External"/><Relationship Id="rId40" Type="http://schemas.openxmlformats.org/officeDocument/2006/relationships/hyperlink" Target="mailto:arinne@arin.net" TargetMode="External"/><Relationship Id="rId45" Type="http://schemas.openxmlformats.org/officeDocument/2006/relationships/hyperlink" Target="mailto:jeanpaul.lovato@itu.int" TargetMode="External"/><Relationship Id="rId53" Type="http://schemas.openxmlformats.org/officeDocument/2006/relationships/hyperlink" Target="mailto:NajarianPB@state.gov" TargetMode="External"/><Relationship Id="rId58" Type="http://schemas.openxmlformats.org/officeDocument/2006/relationships/hyperlink" Target="mailto:wutong@chinatelecom.cn" TargetMode="External"/><Relationship Id="rId66" Type="http://schemas.openxmlformats.org/officeDocument/2006/relationships/hyperlink" Target="https://extranet.itu.int/sites/itu-t/studygroups/2017-2020/tsag/sop/_layouts/15/WopiFrame.aspx?sourcedoc=%7BA72697F7-0993-4668-B9B8-A4A3A47203E0%7D&amp;file=RESOLUTION%2071.docx&amp;action=default&amp;CT=1604311357281&amp;OR=DocLibClassicUI" TargetMode="External"/><Relationship Id="rId5" Type="http://schemas.openxmlformats.org/officeDocument/2006/relationships/numbering" Target="numbering.xml"/><Relationship Id="rId61" Type="http://schemas.openxmlformats.org/officeDocument/2006/relationships/hyperlink" Target="https://extranet.itu.int/sites/itu-t/studygroups/2017-2020/tsag/sop/_layouts/15/WopiFrame.aspx?sourcedoc=%7B4EA5AD46-E41D-4303-82A6-1F8B48420B61%7D&amp;file=TD001%20-%20Call%20for%20contributions%20for%20TSAG%20RG-SOP%209%20November%202020.docx&amp;action=default&amp;CT=1604678287252&amp;OR=DocLibClassicUI" TargetMode="External"/><Relationship Id="rId19" Type="http://schemas.openxmlformats.org/officeDocument/2006/relationships/hyperlink" Target="mailto:jasim.alali@tra.gov.ae" TargetMode="External"/><Relationship Id="rId14" Type="http://schemas.openxmlformats.org/officeDocument/2006/relationships/hyperlink" Target="https://www.itu.int/net/itu-t/lists/rgmdetails.aspx?id=11635&amp;Group=0" TargetMode="External"/><Relationship Id="rId22" Type="http://schemas.openxmlformats.org/officeDocument/2006/relationships/hyperlink" Target="mailto:oscar.avellaneda@canada.ca" TargetMode="External"/><Relationship Id="rId27" Type="http://schemas.openxmlformats.org/officeDocument/2006/relationships/hyperlink" Target="mailto:fabio.bigi@virgilio.it" TargetMode="External"/><Relationship Id="rId30" Type="http://schemas.openxmlformats.org/officeDocument/2006/relationships/hyperlink" Target="mailto:Ena.Dekanic@fcc.gov" TargetMode="External"/><Relationship Id="rId35" Type="http://schemas.openxmlformats.org/officeDocument/2006/relationships/hyperlink" Target="mailto:per.frojdh@ericsson.com" TargetMode="External"/><Relationship Id="rId43" Type="http://schemas.openxmlformats.org/officeDocument/2006/relationships/hyperlink" Target="mailto:huawei.danli@huawei.com" TargetMode="External"/><Relationship Id="rId48" Type="http://schemas.openxmlformats.org/officeDocument/2006/relationships/hyperlink" Target="mailto:victor.martinezv@ift.org.mx" TargetMode="External"/><Relationship Id="rId56" Type="http://schemas.openxmlformats.org/officeDocument/2006/relationships/hyperlink" Target="mailto:paul.redwin@dcms.gov.uk" TargetMode="External"/><Relationship Id="rId64" Type="http://schemas.openxmlformats.org/officeDocument/2006/relationships/hyperlink" Target="https://www.itu.int/md/T17-TSAG-200921-TD-GEN-0795/en" TargetMode="External"/><Relationship Id="rId69" Type="http://schemas.openxmlformats.org/officeDocument/2006/relationships/header" Target="header1.xml"/><Relationship Id="rId8" Type="http://schemas.openxmlformats.org/officeDocument/2006/relationships/webSettings" Target="webSettings.xml"/><Relationship Id="rId51" Type="http://schemas.openxmlformats.org/officeDocument/2006/relationships/hyperlink" Target="mailto:m_naganuma@nec.com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victor.martinezv@ift.org.mx" TargetMode="External"/><Relationship Id="rId17" Type="http://schemas.openxmlformats.org/officeDocument/2006/relationships/hyperlink" Target="https://extranet.itu.int/sites/itu-t/studygroups/2017-2020/tsag/sop/_layouts/15/WopiFrame.aspx?sourcedoc=%7B71C520E9-3600-4EA2-8C21-A00C6B2722FB%7D&amp;file=TSAG-working-group-SP_briefing_9-Nov-2020.pptx&amp;action=default&amp;CT=1605262422849&amp;OR=DocLibClassicUI" TargetMode="External"/><Relationship Id="rId25" Type="http://schemas.openxmlformats.org/officeDocument/2006/relationships/hyperlink" Target="mailto:Rim.Belhassine-Cherif@tunisietelecom.tn" TargetMode="External"/><Relationship Id="rId33" Type="http://schemas.openxmlformats.org/officeDocument/2006/relationships/hyperlink" Target="mailto:olivier.dubuisson@orange.com" TargetMode="External"/><Relationship Id="rId38" Type="http://schemas.openxmlformats.org/officeDocument/2006/relationships/hyperlink" Target="mailto:bruce.gracie@ericsson.com" TargetMode="External"/><Relationship Id="rId46" Type="http://schemas.openxmlformats.org/officeDocument/2006/relationships/hyperlink" Target="mailto:scott.mansfield@ericsson.com" TargetMode="External"/><Relationship Id="rId59" Type="http://schemas.openxmlformats.org/officeDocument/2006/relationships/hyperlink" Target="mailto:xuweiling@catr.cn" TargetMode="External"/><Relationship Id="rId67" Type="http://schemas.openxmlformats.org/officeDocument/2006/relationships/hyperlink" Target="https://extranet.itu.int/sites/itu-t/studygroups/2017-2020/tsag/sop/_layouts/15/WopiFrame.aspx?sourcedoc=%7B1A80F8D1-B915-4DA3-BF8D-452224E1E61A%7D&amp;file=RESOLUTION%2064.docx&amp;action=default&amp;CT=1604311325495&amp;OR=DocLibClassicUI" TargetMode="External"/><Relationship Id="rId20" Type="http://schemas.openxmlformats.org/officeDocument/2006/relationships/hyperlink" Target="mailto:tsbtsag@itu.int" TargetMode="External"/><Relationship Id="rId41" Type="http://schemas.openxmlformats.org/officeDocument/2006/relationships/hyperlink" Target="mailto:Bilel.Jamoussi@itu.int" TargetMode="External"/><Relationship Id="rId54" Type="http://schemas.openxmlformats.org/officeDocument/2006/relationships/hyperlink" Target="mailto:lbnielsen@mail.tele.dk" TargetMode="External"/><Relationship Id="rId62" Type="http://schemas.openxmlformats.org/officeDocument/2006/relationships/hyperlink" Target="https://extranet.itu.int/sites/itu-t/studygroups/2017-2020/tsag/sop/_layouts/15/WopiFrame.aspx?sourcedoc=%7B1940D92C-56D9-4A9E-8C95-4FD9A18291B0%7D&amp;file=TD002%20Draft%20agenda%20TSAG%20RG-SOP%20meeting,%209Nov2020.docx&amp;action=default&amp;CT=1605281755467&amp;OR=DocLibClassicUI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extranet.itu.int/sites/itu-t/studygroups/2017-2020/tsag/sop/_layouts/15/WopiFrame.aspx?sourcedoc=%7B1940D92C-56D9-4A9E-8C95-4FD9A18291B0%7D&amp;file=TD002%20Draft%20agenda%20TSAG%20RG-SOP%20meeting,%209Nov2020.docx&amp;action=default&amp;CT=1605280685334&amp;OR=DocLibClassicUI" TargetMode="External"/><Relationship Id="rId23" Type="http://schemas.openxmlformats.org/officeDocument/2006/relationships/hyperlink" Target="mailto:alassane.ba@itu.int" TargetMode="External"/><Relationship Id="rId28" Type="http://schemas.openxmlformats.org/officeDocument/2006/relationships/hyperlink" Target="mailto:dcherkesov@gmail.com" TargetMode="External"/><Relationship Id="rId36" Type="http://schemas.openxmlformats.org/officeDocument/2006/relationships/hyperlink" Target="mailto:alessandra.gaspari@itu.int" TargetMode="External"/><Relationship Id="rId49" Type="http://schemas.openxmlformats.org/officeDocument/2006/relationships/hyperlink" Target="mailto:ameacham@ntia.gov" TargetMode="External"/><Relationship Id="rId57" Type="http://schemas.openxmlformats.org/officeDocument/2006/relationships/hyperlink" Target="mailto:philrushton@rcc-uk.uk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hugues.depoisier@itu.int" TargetMode="External"/><Relationship Id="rId44" Type="http://schemas.openxmlformats.org/officeDocument/2006/relationships/hyperlink" Target="mailto:ilia.londo@itu.int" TargetMode="External"/><Relationship Id="rId52" Type="http://schemas.openxmlformats.org/officeDocument/2006/relationships/hyperlink" Target="mailto:y.nagaya@soumu.go.jp" TargetMode="External"/><Relationship Id="rId60" Type="http://schemas.openxmlformats.org/officeDocument/2006/relationships/hyperlink" Target="mailto:zanon@anatel.gov.br" TargetMode="External"/><Relationship Id="rId65" Type="http://schemas.openxmlformats.org/officeDocument/2006/relationships/hyperlink" Target="https://extranet.itu.int/sites/itu-t/studygroups/2017-2020/tsag/sop/_layouts/15/WopiFrame2.aspx?sourcedoc=%7B71C520E9-3600-4EA2-8C21-A00C6B2722FB%7D&amp;file=TSAG-working-group-SP_briefing_9-Nov-2020.pptx&amp;action=default&amp;CT=1604675701784&amp;OR=DocLibClassicU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extranet.itu.int/sites/itu-t/studygroups/2017-2020/tsag/sop/SitePages/Home.aspx" TargetMode="External"/><Relationship Id="rId18" Type="http://schemas.openxmlformats.org/officeDocument/2006/relationships/hyperlink" Target="https://extranet.itu.int/sites/itu-t/studygroups/2017-2020/tsag/sop/_layouts/15/WopiFrame.aspx?sourcedoc=%7B9B32232B-7895-42FF-B174-6F7D64B81306%7D&amp;file=TD795%20Contribution%20ITU%20Regional%20Offices%20to%20ITU-T%20OP.docx&amp;action=default&amp;CT=1605281183636&amp;OR=DocLibClassicUI" TargetMode="External"/><Relationship Id="rId39" Type="http://schemas.openxmlformats.org/officeDocument/2006/relationships/hyperlink" Target="mailto:vaggelis.igglesis@itu.int" TargetMode="External"/><Relationship Id="rId34" Type="http://schemas.openxmlformats.org/officeDocument/2006/relationships/hyperlink" Target="mailto:Martin.euchner@itu.int" TargetMode="External"/><Relationship Id="rId50" Type="http://schemas.openxmlformats.org/officeDocument/2006/relationships/hyperlink" Target="mailto:mythili.menon@itu.int" TargetMode="External"/><Relationship Id="rId55" Type="http://schemas.openxmlformats.org/officeDocument/2006/relationships/hyperlink" Target="mailto:gratta@asrcfeder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ate xmlns="8c7e3252-dab8-40a7-add5-c1e3287bd43d">2020-10-25T23:00:00+00:00</Meeting_x0020_Date>
    <Source xmlns="8c7e3252-dab8-40a7-add5-c1e3287bd43d">Rapporteur, TSAG Rapporteur Group “Strengthening Collaboration”</Sourc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26BC2F7F89B64A91421090E3925C93" ma:contentTypeVersion="1" ma:contentTypeDescription="Create a new document." ma:contentTypeScope="" ma:versionID="38c05954ebd06a304d173d37446687a2">
  <xsd:schema xmlns:xsd="http://www.w3.org/2001/XMLSchema" xmlns:xs="http://www.w3.org/2001/XMLSchema" xmlns:p="http://schemas.microsoft.com/office/2006/metadata/properties" xmlns:ns2="8c7e3252-dab8-40a7-add5-c1e3287bd43d" targetNamespace="http://schemas.microsoft.com/office/2006/metadata/properties" ma:root="true" ma:fieldsID="1b15c14272d69a5db8b8c5f52b0bb737" ns2:_="">
    <xsd:import namespace="8c7e3252-dab8-40a7-add5-c1e3287bd43d"/>
    <xsd:element name="properties">
      <xsd:complexType>
        <xsd:sequence>
          <xsd:element name="documentManagement">
            <xsd:complexType>
              <xsd:all>
                <xsd:element ref="ns2:Source" minOccurs="0"/>
                <xsd:element ref="ns2:Meeting_x0020_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e3252-dab8-40a7-add5-c1e3287bd43d" elementFormDefault="qualified">
    <xsd:import namespace="http://schemas.microsoft.com/office/2006/documentManagement/types"/>
    <xsd:import namespace="http://schemas.microsoft.com/office/infopath/2007/PartnerControls"/>
    <xsd:element name="Source" ma:index="8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ate" ma:index="9" ma:displayName="Meeting Date" ma:description="Please select the start date of the meeting.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12C77-F7F9-4B75-9920-7624B1A69C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E5B8B-9415-4E6B-8770-E94DB91A30A1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8c7e3252-dab8-40a7-add5-c1e3287bd43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D7C8E9F-74CF-499D-AC17-4AE6F4E2C8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C8912D-4D67-4399-A8B4-99465C685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7e3252-dab8-40a7-add5-c1e3287bd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</TotalTime>
  <Pages>7</Pages>
  <Words>1412</Words>
  <Characters>13681</Characters>
  <Application>Microsoft Office Word</Application>
  <DocSecurity>0</DocSecurity>
  <Lines>114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report TSAG Rapporteur Group “Strengthening Collaboration” meeting, 26 October 2020</vt:lpstr>
      <vt:lpstr>Draft report TSAG Rapporteur Group “Strengthening Collaboration” meeting, 26 October 2020</vt:lpstr>
    </vt:vector>
  </TitlesOfParts>
  <Manager>ITU-T</Manager>
  <Company>International Telecommunication Union (ITU)</Company>
  <LinksUpToDate>false</LinksUpToDate>
  <CharactersWithSpaces>15063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TSAG Rapporteur Group “Strengthening Collaboration” meeting, 26 October 2020</dc:title>
  <dc:subject/>
  <dc:creator>Rapporteur, TSAG Rapporteur Group “Strengthening Collaboration”</dc:creator>
  <cp:keywords>N/A</cp:keywords>
  <dc:description>TSAG-TD779  For: E-Meeting, 21-25 September 2020_x000d_Document date: _x000d_Saved by ITU51011769 at 21:25:48 on 24/09/2020</dc:description>
  <cp:lastModifiedBy>Al-Mnini, Lara</cp:lastModifiedBy>
  <cp:revision>3</cp:revision>
  <cp:lastPrinted>2018-12-13T14:26:00Z</cp:lastPrinted>
  <dcterms:created xsi:type="dcterms:W3CDTF">2021-01-07T09:53:00Z</dcterms:created>
  <dcterms:modified xsi:type="dcterms:W3CDTF">2021-01-07T09:54:00Z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Order">
    <vt:lpwstr>100.000000000000</vt:lpwstr>
  </property>
  <property fmtid="{D5CDD505-2E9C-101B-9397-08002B2CF9AE}" pid="8" name="Docnum">
    <vt:lpwstr>TSAG-TD779</vt:lpwstr>
  </property>
  <property fmtid="{D5CDD505-2E9C-101B-9397-08002B2CF9AE}" pid="9" name="Docdate">
    <vt:lpwstr/>
  </property>
  <property fmtid="{D5CDD505-2E9C-101B-9397-08002B2CF9AE}" pid="10" name="Docorlang">
    <vt:lpwstr/>
  </property>
  <property fmtid="{D5CDD505-2E9C-101B-9397-08002B2CF9AE}" pid="11" name="Docbluepink">
    <vt:lpwstr>N/A</vt:lpwstr>
  </property>
  <property fmtid="{D5CDD505-2E9C-101B-9397-08002B2CF9AE}" pid="12" name="Docdest">
    <vt:lpwstr>E-Meeting, 21-25 September 2020</vt:lpwstr>
  </property>
  <property fmtid="{D5CDD505-2E9C-101B-9397-08002B2CF9AE}" pid="13" name="Docauthor">
    <vt:lpwstr>Rapporteur, TSAG Rapporteur Group “Strengthening Collaboration”</vt:lpwstr>
  </property>
  <property fmtid="{D5CDD505-2E9C-101B-9397-08002B2CF9AE}" pid="14" name="_NewReviewCycle">
    <vt:lpwstr/>
  </property>
  <property fmtid="{D5CDD505-2E9C-101B-9397-08002B2CF9AE}" pid="15" name="ContentTypeId">
    <vt:lpwstr>0x0101006626BC2F7F89B64A91421090E3925C93</vt:lpwstr>
  </property>
</Properties>
</file>